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A63B6" w14:textId="77777777" w:rsidR="00404549" w:rsidRDefault="00220D98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820E2B9" wp14:editId="42009F06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533649" y="254000"/>
                              <a:ext cx="2660583" cy="5969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D61CC0" w14:textId="77777777" w:rsidR="00220D98" w:rsidRPr="00220D98" w:rsidRDefault="0002061A" w:rsidP="00220D9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52"/>
                                    <w:szCs w:val="56"/>
                                    <w:rtl/>
                                    <w:lang w:bidi="ar-SY"/>
                                  </w:rPr>
                                  <w:t>الاختبار القبلي والبعدي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31" y="2352674"/>
                            <a:ext cx="4478020" cy="1692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7121E4" w14:textId="57D6C60A" w:rsidR="00220D98" w:rsidRPr="002771A2" w:rsidRDefault="00EF07AC" w:rsidP="00220D98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EF07AC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تطبيقات الحاسب الالي في إدارة الموارد البشرية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20E2B9" id="Group 975" o:spid="_x0000_s1026" style="position:absolute;left:0;text-align:left;margin-left:-187.5pt;margin-top:-45.5pt;width:797.75pt;height:511.2pt;z-index:25166438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5336;top:2540;width:26606;height:5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DD61CC0" w14:textId="77777777" w:rsidR="00220D98" w:rsidRPr="00220D98" w:rsidRDefault="0002061A" w:rsidP="00220D9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52"/>
                              <w:szCs w:val="56"/>
                              <w:rtl/>
                              <w:lang w:bidi="ar-SY"/>
                            </w:rPr>
                            <w:t>الاختبار القبلي والبعدي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3526;width:44780;height:16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767121E4" w14:textId="57D6C60A" w:rsidR="00220D98" w:rsidRPr="002771A2" w:rsidRDefault="00EF07AC" w:rsidP="00220D98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EF07AC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تطبيقات الحاسب الالي في إدارة الموارد البشرية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13702C3D" w14:textId="77777777" w:rsidR="00F53D08" w:rsidRPr="00F53D08" w:rsidRDefault="00F53D08" w:rsidP="00F53D08">
      <w:pPr>
        <w:rPr>
          <w:rtl/>
        </w:rPr>
      </w:pPr>
    </w:p>
    <w:p w14:paraId="515DE1F2" w14:textId="77777777" w:rsidR="00F53D08" w:rsidRPr="00F53D08" w:rsidRDefault="00F53D08" w:rsidP="00F53D08">
      <w:pPr>
        <w:rPr>
          <w:rtl/>
        </w:rPr>
      </w:pPr>
    </w:p>
    <w:p w14:paraId="19B1ED30" w14:textId="77777777" w:rsidR="00F53D08" w:rsidRPr="00F53D08" w:rsidRDefault="00F53D08" w:rsidP="00F53D08">
      <w:pPr>
        <w:rPr>
          <w:rtl/>
        </w:rPr>
      </w:pPr>
    </w:p>
    <w:p w14:paraId="59E50FF8" w14:textId="77777777" w:rsidR="00F53D08" w:rsidRPr="00F53D08" w:rsidRDefault="00F53D08" w:rsidP="00F53D08">
      <w:pPr>
        <w:rPr>
          <w:rtl/>
        </w:rPr>
      </w:pPr>
    </w:p>
    <w:p w14:paraId="43A28C83" w14:textId="77777777" w:rsidR="00F53D08" w:rsidRPr="00F53D08" w:rsidRDefault="00F53D08" w:rsidP="00F53D08">
      <w:pPr>
        <w:rPr>
          <w:rtl/>
        </w:rPr>
      </w:pPr>
    </w:p>
    <w:p w14:paraId="4DF55B40" w14:textId="77777777" w:rsidR="00F53D08" w:rsidRPr="00F53D08" w:rsidRDefault="00F53D08" w:rsidP="00F53D08">
      <w:pPr>
        <w:rPr>
          <w:rtl/>
        </w:rPr>
      </w:pPr>
    </w:p>
    <w:p w14:paraId="58BA8209" w14:textId="77777777" w:rsidR="00F53D08" w:rsidRPr="00F53D08" w:rsidRDefault="00F53D08" w:rsidP="00F53D08">
      <w:pPr>
        <w:rPr>
          <w:rtl/>
        </w:rPr>
      </w:pPr>
    </w:p>
    <w:p w14:paraId="061B80AB" w14:textId="77777777" w:rsidR="00F53D08" w:rsidRPr="00F53D08" w:rsidRDefault="00F53D08" w:rsidP="00A657A0">
      <w:pPr>
        <w:tabs>
          <w:tab w:val="left" w:pos="3171"/>
        </w:tabs>
        <w:rPr>
          <w:rtl/>
        </w:rPr>
      </w:pPr>
    </w:p>
    <w:p w14:paraId="6823DB16" w14:textId="77777777" w:rsidR="00F53D08" w:rsidRPr="00F53D08" w:rsidRDefault="00F53D08" w:rsidP="00F53D08">
      <w:pPr>
        <w:rPr>
          <w:rtl/>
        </w:rPr>
      </w:pPr>
    </w:p>
    <w:p w14:paraId="4298D952" w14:textId="73BBEEDA" w:rsidR="00786344" w:rsidRDefault="00EF07AC" w:rsidP="00786344">
      <w:pPr>
        <w:jc w:val="center"/>
        <w:rPr>
          <w:rtl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0BC71A48" wp14:editId="1BF8EA30">
            <wp:simplePos x="0" y="0"/>
            <wp:positionH relativeFrom="page">
              <wp:align>left</wp:align>
            </wp:positionH>
            <wp:positionV relativeFrom="paragraph">
              <wp:posOffset>2219960</wp:posOffset>
            </wp:positionV>
            <wp:extent cx="7546974" cy="4184418"/>
            <wp:effectExtent l="0" t="0" r="0" b="6985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6974" cy="4184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631">
        <w:rPr>
          <w:rtl/>
        </w:rPr>
        <w:br w:type="page"/>
      </w:r>
    </w:p>
    <w:p w14:paraId="7CD60211" w14:textId="77777777" w:rsidR="00E34879" w:rsidRDefault="00220D98" w:rsidP="00220D98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2A6DFBCD" wp14:editId="5861B938">
                <wp:extent cx="5633504" cy="593062"/>
                <wp:effectExtent l="0" t="0" r="5715" b="0"/>
                <wp:docPr id="21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5" name="Rectangle 25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B401CB" w14:textId="77777777" w:rsidR="00220D98" w:rsidRDefault="00220D98" w:rsidP="00220D9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القبلي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6DFBCD" id="Group 8" o:spid="_x0000_s1054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Bh41zuoCAAC/CQAADgAA&#10;AAAAAAAAAAAAAAAuAgAAZHJzL2Uyb0RvYy54bWxQSwECLQAUAAYACAAAACEATRNt9d0AAAAEAQAA&#10;DwAAAAAAAAAAAAAAAABEBQAAZHJzL2Rvd25yZXYueG1sUEsFBgAAAAAEAAQA8wAAAE4GAAAAAA==&#10;">
                <v:rect id="Rectangle 22" o:spid="_x0000_s1055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" fillcolor="#f2f2f2 [3052]" stroked="f" strokeweight="1pt"/>
                <v:rect id="Rectangle 25" o:spid="_x0000_s1056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" fillcolor="#168489" stroked="f" strokeweight="1pt"/>
                <v:shape id="TextBox 7" o:spid="_x0000_s1057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1FB401CB" w14:textId="77777777" w:rsidR="00220D98" w:rsidRDefault="00220D98" w:rsidP="00220D9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القبلي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91A39DE" w14:textId="77777777" w:rsidR="00E34879" w:rsidRDefault="00E34879" w:rsidP="00E34879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E2ABE82" w14:textId="4ED6B5AF" w:rsidR="00786344" w:rsidRDefault="009A097F" w:rsidP="00E34879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9" w:history="1">
        <w:r w:rsidR="00E34879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786344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786344" w:rsidRPr="009A097F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786344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786344" w14:paraId="67161434" w14:textId="77777777" w:rsidTr="00B431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8DB584C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80B79B4" wp14:editId="2B48B87F">
                      <wp:extent cx="295275" cy="295275"/>
                      <wp:effectExtent l="9525" t="9525" r="9525" b="9525"/>
                      <wp:docPr id="40" name="Rectangle: Rounded Corners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8909D8" id="Rectangle: Rounded Corners 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1D711A2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C4C45" w14:textId="77777777" w:rsidR="00786344" w:rsidRPr="00045076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FDAAC44" wp14:editId="230F7529">
                      <wp:extent cx="295275" cy="295275"/>
                      <wp:effectExtent l="9525" t="9525" r="9525" b="9525"/>
                      <wp:docPr id="39" name="Rectangle: Rounded Corners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4532BD" id="Rectangle: Rounded Corners 3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296B36E" w14:textId="77777777" w:rsidR="00786344" w:rsidRPr="00220D98" w:rsidRDefault="00786344" w:rsidP="00C91B5F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6E5DED" w14:textId="52DEE71B" w:rsidR="00786344" w:rsidRPr="00B71975" w:rsidRDefault="00107D2D" w:rsidP="00C91B5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07D2D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ظهرت نظم معلومات الموارد البشرية لأول مرة في التسعينيات مع انتشار الحواسيب الشخصية</w:t>
            </w:r>
            <w:r w:rsidR="00E34879"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786344" w14:paraId="050C2F13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511F73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30E722C" wp14:editId="7C3ED860">
                      <wp:extent cx="295275" cy="295275"/>
                      <wp:effectExtent l="9525" t="9525" r="9525" b="9525"/>
                      <wp:docPr id="38" name="Rectangle: Rounded Corners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89D17A" id="Rectangle: Rounded Corners 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D44E6A6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7512B99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1FFC547" wp14:editId="1C3FE593">
                      <wp:extent cx="295275" cy="295275"/>
                      <wp:effectExtent l="9525" t="9525" r="9525" b="9525"/>
                      <wp:docPr id="37" name="Rectangle: Rounded Corners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EA672C" id="Rectangle: Rounded Corners 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0025664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44B8EA95" w14:textId="671EEA76" w:rsidR="00786344" w:rsidRPr="00B71975" w:rsidRDefault="00107D2D" w:rsidP="000450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يمكن تصنيف برامج إدارة الموارد البشرية حسب حجم المؤسسة (صغيرة، متوسطة، كبيرة)</w:t>
            </w:r>
            <w:r w:rsidR="00786344"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786344" w14:paraId="57DF157B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F76905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A56F565" wp14:editId="5510F7FC">
                      <wp:extent cx="295275" cy="295275"/>
                      <wp:effectExtent l="9525" t="9525" r="9525" b="9525"/>
                      <wp:docPr id="36" name="Rectangle: Rounded Corners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B4A3D6" id="Rectangle: Rounded Corners 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28B57E8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6B82902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70665A7" wp14:editId="1B7668C0">
                      <wp:extent cx="295275" cy="295275"/>
                      <wp:effectExtent l="9525" t="9525" r="9525" b="9525"/>
                      <wp:docPr id="35" name="Rectangle: Rounded Corners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431A88" id="Rectangle: Rounded Corners 3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20A27BE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AA35ACC" w14:textId="150C3BE9" w:rsidR="00786344" w:rsidRPr="00B71975" w:rsidRDefault="00107D2D" w:rsidP="00C91B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من فوائد تطبيق نظم الحاسب الآلي في إدارة الموارد البشرية تحسين الكفاءة التشغيلية ودعم القرارات الإدارية</w:t>
            </w:r>
            <w:r w:rsidR="00045076"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651DD48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447F391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89D4041" wp14:editId="33B6C16D">
                      <wp:extent cx="295275" cy="295275"/>
                      <wp:effectExtent l="9525" t="9525" r="9525" b="9525"/>
                      <wp:docPr id="34" name="Rectangle: Rounded Corners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D4084B" id="Rectangle: Rounded Corners 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757BA0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B88426E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2734D7" wp14:editId="4C22BF19">
                      <wp:extent cx="295275" cy="295275"/>
                      <wp:effectExtent l="9525" t="9525" r="9525" b="9525"/>
                      <wp:docPr id="33" name="Rectangle: Rounded Corners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2C546D" id="Rectangle: Rounded Corners 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5697677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29F27A7D" w14:textId="1CE71AE5" w:rsidR="00786344" w:rsidRPr="00B71975" w:rsidRDefault="00107D2D" w:rsidP="00C91B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مقاومة التغيير من قبل الموظفين لا تعتبر من معوقات تطبيق نظم الحاسب الآلي في إدارة الموارد البشرية</w:t>
            </w:r>
            <w:r w:rsid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786344" w14:paraId="582EC8F4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DA30520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C09F540" wp14:editId="551289EA">
                      <wp:extent cx="295275" cy="295275"/>
                      <wp:effectExtent l="9525" t="9525" r="9525" b="9525"/>
                      <wp:docPr id="32" name="Rectangle: Rounded Corners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0ECBC3" id="Rectangle: Rounded Corners 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2085AAB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58B14E1" w14:textId="77777777" w:rsidR="00786344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341C4FA" wp14:editId="4D2E8509">
                      <wp:extent cx="295275" cy="295275"/>
                      <wp:effectExtent l="9525" t="9525" r="9525" b="9525"/>
                      <wp:docPr id="31" name="Rectangle: Rounded Corners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29E90F" id="Rectangle: Rounded Corners 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3ACF5E0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D6148B3" w14:textId="438077EC" w:rsidR="00786344" w:rsidRPr="00B71975" w:rsidRDefault="00B431B0" w:rsidP="00B431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تُعتبر البيانات الضخمة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Big Data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في الموارد البشرية مجرد كمية كبيرة من البيانات دون أي خصائص أخرى مميزة.</w:t>
            </w:r>
          </w:p>
        </w:tc>
      </w:tr>
      <w:tr w:rsidR="00786344" w14:paraId="62CCD95D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5E00EE3" w14:textId="77777777" w:rsidR="00786344" w:rsidRPr="00220D98" w:rsidRDefault="00786344" w:rsidP="00C91B5F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CB2786C" wp14:editId="35C28C05">
                      <wp:extent cx="295275" cy="295275"/>
                      <wp:effectExtent l="9525" t="9525" r="9525" b="9525"/>
                      <wp:docPr id="30" name="Rectangle: Rounded Corners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7D53653" id="Rectangle: Rounded Corners 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4FA7D090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3F903B2" w14:textId="77777777" w:rsidR="00786344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3826BEB" wp14:editId="3D72D084">
                      <wp:extent cx="295275" cy="295275"/>
                      <wp:effectExtent l="9525" t="9525" r="9525" b="9525"/>
                      <wp:docPr id="29" name="Rectangle: Rounded Corners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66DE5A" id="Rectangle: Rounded Corners 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330FA645" w14:textId="77777777" w:rsidR="00786344" w:rsidRPr="00220D98" w:rsidRDefault="00786344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7A6A8067" w14:textId="4EA5697A" w:rsidR="00786344" w:rsidRPr="00B71975" w:rsidRDefault="00B431B0" w:rsidP="00B431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لنظام معلومات الموارد البشرية السحابي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SaaS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أن يعمل بكفاءة بدون اتصال بالإنترنت.</w:t>
            </w:r>
          </w:p>
        </w:tc>
      </w:tr>
      <w:tr w:rsidR="00786344" w14:paraId="4BDC36B6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7BBBEFE" w14:textId="77777777" w:rsidR="00786344" w:rsidRPr="00220D98" w:rsidRDefault="00786344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8B62FFE" wp14:editId="005C0D87">
                      <wp:extent cx="295275" cy="295275"/>
                      <wp:effectExtent l="9525" t="9525" r="9525" b="9525"/>
                      <wp:docPr id="1" name="Rectangle: Rounded Corner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1BB3C90" id="Rectangle: Rounded Corners 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89AF9EE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C72E944" w14:textId="77777777" w:rsidR="00786344" w:rsidRPr="0049367F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67F9708" wp14:editId="47D20771">
                      <wp:extent cx="295275" cy="295275"/>
                      <wp:effectExtent l="9525" t="9525" r="9525" b="9525"/>
                      <wp:docPr id="2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88D0690" id="Rectangle: Rounded Corners 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F6BAC52" w14:textId="77777777" w:rsidR="00786344" w:rsidRPr="00220D98" w:rsidRDefault="00786344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0BE9EBB" w14:textId="3C356A04" w:rsidR="00786344" w:rsidRPr="002D5FBB" w:rsidRDefault="00B431B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التحليلات التنبؤية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Predictive Analytics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تجيب على السؤال 'ماذا يجب أن نفعل؟'</w:t>
            </w:r>
            <w:r w:rsidR="00786344"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7199D988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A2BC898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5F7453BD" wp14:editId="0CBD63C3">
                      <wp:extent cx="295275" cy="295275"/>
                      <wp:effectExtent l="9525" t="9525" r="9525" b="9525"/>
                      <wp:docPr id="3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A9A237" id="Rectangle: Rounded Corners 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CBB5F4F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B444FB7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8A8EB1B" wp14:editId="63505EA5">
                      <wp:extent cx="295275" cy="295275"/>
                      <wp:effectExtent l="9525" t="9525" r="9525" b="9525"/>
                      <wp:docPr id="7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25777" id="Rectangle: Rounded Corners 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6B2D62E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5CF6D1E" w14:textId="68406DD1" w:rsidR="0049367F" w:rsidRPr="0049367F" w:rsidRDefault="00B431B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منصة 'قوى' السعودية توفر أكثر من 60 خدمة إلكترونية متعلقة بسوق العمل</w:t>
            </w:r>
            <w:r w:rsidR="0049367F"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46E8992F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63B3B1B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D4BD91A" wp14:editId="01D48946">
                      <wp:extent cx="295275" cy="295275"/>
                      <wp:effectExtent l="9525" t="9525" r="9525" b="9525"/>
                      <wp:docPr id="4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A3A98C" id="Rectangle: Rounded Corners 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95748A9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48B4AAB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1A2F934" wp14:editId="743F1143">
                      <wp:extent cx="295275" cy="295275"/>
                      <wp:effectExtent l="9525" t="9525" r="9525" b="9525"/>
                      <wp:docPr id="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57C8F7" id="Rectangle: Rounded Corners 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EBC62B4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C237267" w14:textId="79F6EC60" w:rsidR="0049367F" w:rsidRPr="0049367F" w:rsidRDefault="00B431B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في التوظيف أن يكون متحيزاً إذا كانت البيانات التدريبية متحيزة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1346F3F1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44969A7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2863239" wp14:editId="61418A59">
                      <wp:extent cx="295275" cy="295275"/>
                      <wp:effectExtent l="9525" t="9525" r="9525" b="9525"/>
                      <wp:docPr id="5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409D06" id="Rectangle: Rounded Corners 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F6713BE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06D4553" w14:textId="77777777" w:rsidR="0049367F" w:rsidRPr="0049367F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A6569C6" wp14:editId="0F97AAEC">
                      <wp:extent cx="295275" cy="295275"/>
                      <wp:effectExtent l="9525" t="9525" r="9525" b="9525"/>
                      <wp:docPr id="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1EF111" id="Rectangle: Rounded Corners 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B09712B" w14:textId="77777777" w:rsidR="0049367F" w:rsidRPr="00220D98" w:rsidRDefault="0049367F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4476DAB" w14:textId="079B0339" w:rsidR="0049367F" w:rsidRPr="0049367F" w:rsidRDefault="00B431B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حماية الأجور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WPS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اختياري في دول مجلس التعاون الخليجي.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49367F" w14:paraId="236B0253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4092E95" w14:textId="77777777" w:rsidR="0049367F" w:rsidRPr="00220D98" w:rsidRDefault="0049367F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884D8FB" wp14:editId="2B84E655">
                      <wp:extent cx="295275" cy="295275"/>
                      <wp:effectExtent l="9525" t="9525" r="9525" b="9525"/>
                      <wp:docPr id="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36C242" id="Rectangle: Rounded Corners 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F4CCF4B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0B91676" w14:textId="77777777" w:rsidR="0049367F" w:rsidRPr="0049367F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48519DB" wp14:editId="213DAB45">
                      <wp:extent cx="295275" cy="295275"/>
                      <wp:effectExtent l="9525" t="9525" r="9525" b="9525"/>
                      <wp:docPr id="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6E6A97" id="Rectangle: Rounded Corners 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79F78C5" w14:textId="77777777" w:rsidR="0049367F" w:rsidRPr="00220D98" w:rsidRDefault="0049367F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BE8F77B" w14:textId="4B5E99B8" w:rsidR="0049367F" w:rsidRPr="0049367F" w:rsidRDefault="00B431B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التقنيات البيومترية تقضي تماماً على مشكلة البصمة بالوكالة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Buddy Punching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 w:rsid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012E7A0D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B44FF6B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5E03F32" wp14:editId="16E545CC">
                      <wp:extent cx="295275" cy="295275"/>
                      <wp:effectExtent l="9525" t="9525" r="9525" b="9525"/>
                      <wp:docPr id="17" name="Rectangle: Rounded Corners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8E63E7" id="Rectangle: Rounded Corners 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107A0D7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CB1F9FA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4B35469" wp14:editId="1EBA2DEB">
                      <wp:extent cx="295275" cy="295275"/>
                      <wp:effectExtent l="9525" t="9525" r="9525" b="9525"/>
                      <wp:docPr id="44" name="Rectangle: Rounded Corners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C42571" id="Rectangle: Rounded Corners 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2CFA331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2B47D0F" w14:textId="274F77FA" w:rsidR="00E34879" w:rsidRDefault="00B431B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في نموذج كيركباتريك لتقييم التدريب، المستوى الرابع (النتائج) هو الأسهل في القياس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57F5DFE9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F0CF0C7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78047E4" wp14:editId="3F52E685">
                      <wp:extent cx="295275" cy="295275"/>
                      <wp:effectExtent l="9525" t="9525" r="9525" b="9525"/>
                      <wp:docPr id="19" name="Rectangle: Rounded Corners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16C6D9" id="Rectangle: Rounded Corners 1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E7DFB01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2132C5B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625D59" wp14:editId="5AA401C9">
                      <wp:extent cx="295275" cy="295275"/>
                      <wp:effectExtent l="9525" t="9525" r="9525" b="9525"/>
                      <wp:docPr id="45" name="Rectangle: Rounded Corners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91BD719" id="Rectangle: Rounded Corners 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499747A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E1648DC" w14:textId="2D9D4583" w:rsidR="00E34879" w:rsidRDefault="00B431B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للروبوتات المحادثة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Chatbots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القائمة على القواعد أن تتعلم وتتحسن من تفاعلاتها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651EE700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9BCC22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E56FC8" wp14:editId="5CFE3DD8">
                      <wp:extent cx="295275" cy="295275"/>
                      <wp:effectExtent l="9525" t="9525" r="9525" b="9525"/>
                      <wp:docPr id="20" name="Rectangle: Rounded Corners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4C1CC9A" id="Rectangle: Rounded Corners 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9F2E9B4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6FC5E74" w14:textId="77777777" w:rsidR="00E34879" w:rsidRPr="0049367F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09780C8" wp14:editId="6F342F0D">
                      <wp:extent cx="295275" cy="295275"/>
                      <wp:effectExtent l="9525" t="9525" r="9525" b="9525"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1701E7" id="Rectangle: Rounded Corners 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AC06D98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33937D0" w14:textId="1B0A2C2C" w:rsidR="00E34879" w:rsidRDefault="00B431B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تقييم 360 درجة يشمل تقييمات من المدير المباشر والزملاء والمرؤوسين والتقييم الذاتي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0464B2A5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09AB0AA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FFE00FB" wp14:editId="0E786F62">
                      <wp:extent cx="295275" cy="295275"/>
                      <wp:effectExtent l="9525" t="9525" r="9525" b="9525"/>
                      <wp:docPr id="43" name="Rectangle: Rounded Corners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55A2EE8" id="Rectangle: Rounded Corners 4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978258E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1456A1D" w14:textId="77777777" w:rsidR="00E34879" w:rsidRPr="0049367F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55C00B" wp14:editId="1DB53DBD">
                      <wp:extent cx="295275" cy="295275"/>
                      <wp:effectExtent l="9525" t="9525" r="9525" b="9525"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9AE9A4" id="Rectangle: Rounded Corners 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F04B6D9" w14:textId="77777777" w:rsidR="00E34879" w:rsidRPr="00220D98" w:rsidRDefault="00E34879" w:rsidP="00C91B5F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2E77448" w14:textId="214D314B" w:rsidR="00E34879" w:rsidRDefault="00B431B0" w:rsidP="0049367F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صافي الراتب يساوي الراتب الأساسي فقط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E34879" w14:paraId="74011993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626182C" w14:textId="77777777" w:rsidR="00E34879" w:rsidRPr="00220D98" w:rsidRDefault="00E34879" w:rsidP="00C91B5F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D0E4A09" wp14:editId="383B14F6">
                      <wp:extent cx="295275" cy="295275"/>
                      <wp:effectExtent l="9525" t="9525" r="9525" b="9525"/>
                      <wp:docPr id="48" name="Rectangle: Rounded Corners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3C6B72" id="Rectangle: Rounded Corners 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E7A0B3F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B0E2E1D" w14:textId="77777777" w:rsidR="00E34879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D9FE51A" wp14:editId="0A24F815">
                      <wp:extent cx="295275" cy="295275"/>
                      <wp:effectExtent l="9525" t="9525" r="9525" b="9525"/>
                      <wp:docPr id="49" name="Rectangle: Rounded Corners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2E6C295" id="Rectangle: Rounded Corners 4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A0BF5E5" w14:textId="77777777" w:rsidR="00E34879" w:rsidRPr="00220D98" w:rsidRDefault="00E34879" w:rsidP="00C91B5F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E5552B" w14:textId="67402C64" w:rsidR="00E34879" w:rsidRDefault="00B431B0" w:rsidP="0049367F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يهدف برنامج 'جدارات' السعودي إلى توحيد معايير الكفاءات المهنية عبر القطاعات المختلفة</w:t>
            </w:r>
            <w:r w:rsidR="00E34879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431B0" w14:paraId="261609C9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ED95FA2" w14:textId="010864C2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A0E1502" wp14:editId="4948BFD9">
                      <wp:extent cx="295275" cy="295275"/>
                      <wp:effectExtent l="9525" t="9525" r="9525" b="9525"/>
                      <wp:docPr id="1851594930" name="Rectangle: Rounded Corners 18515949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67AAB6" id="Rectangle: Rounded Corners 18515949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436B886" w14:textId="06F4D023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251AB05" w14:textId="78E17C31" w:rsidR="00B431B0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D666DD1" wp14:editId="5D8FDB3E">
                      <wp:extent cx="295275" cy="295275"/>
                      <wp:effectExtent l="9525" t="9525" r="9525" b="9525"/>
                      <wp:docPr id="103786016" name="Rectangle: Rounded Corners 1037860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DAAB81" id="Rectangle: Rounded Corners 1037860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21ABD73" w14:textId="72DABE26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E2CE6D" w14:textId="7B40DF26" w:rsidR="00B431B0" w:rsidRPr="00B431B0" w:rsidRDefault="00B431B0" w:rsidP="00B431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الحوسبة السحابية تزيد من التكاليف الرأسمالية للمنظمات.</w:t>
            </w:r>
          </w:p>
        </w:tc>
      </w:tr>
      <w:tr w:rsidR="00B431B0" w14:paraId="231622B4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E481924" w14:textId="4CBDB5D5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4F59A4D" wp14:editId="7D2D415A">
                      <wp:extent cx="295275" cy="295275"/>
                      <wp:effectExtent l="9525" t="9525" r="9525" b="9525"/>
                      <wp:docPr id="1730333500" name="Rectangle: Rounded Corners 1730333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8D9E129" id="Rectangle: Rounded Corners 17303335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EF95D21" w14:textId="4C31218A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F76C022" w14:textId="13E0911D" w:rsidR="00B431B0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92BC12E" wp14:editId="0E9ECBAB">
                      <wp:extent cx="295275" cy="295275"/>
                      <wp:effectExtent l="9525" t="9525" r="9525" b="9525"/>
                      <wp:docPr id="348192352" name="Rectangle: Rounded Corners 348192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1944EA7" id="Rectangle: Rounded Corners 3481923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9B5D003" w14:textId="7CF81D4F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EF9E014" w14:textId="401B233C" w:rsidR="00B431B0" w:rsidRPr="00B431B0" w:rsidRDefault="00B431B0" w:rsidP="00B431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معالجة اللغة الطبيعية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NLP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يمكن استخدامها لتحليل مشاعر الموظفين من النصوص.</w:t>
            </w:r>
          </w:p>
        </w:tc>
      </w:tr>
      <w:tr w:rsidR="00B431B0" w14:paraId="5459AB8A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52F1DB4" w14:textId="558956C2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10D24272" wp14:editId="6D4BCD74">
                      <wp:extent cx="295275" cy="295275"/>
                      <wp:effectExtent l="9525" t="9525" r="9525" b="9525"/>
                      <wp:docPr id="411889717" name="Rectangle: Rounded Corners 4118897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46CAEC7" id="Rectangle: Rounded Corners 4118897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B93399D" w14:textId="1015C445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A1610DA" w14:textId="2E17388D" w:rsidR="00B431B0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BE13683" wp14:editId="19F52FC3">
                      <wp:extent cx="295275" cy="295275"/>
                      <wp:effectExtent l="9525" t="9525" r="9525" b="9525"/>
                      <wp:docPr id="718571077" name="Rectangle: Rounded Corners 7185710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6E752D" id="Rectangle: Rounded Corners 71857107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B916CB6" w14:textId="6E35FC17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5046313" w14:textId="3E9FA644" w:rsidR="00B431B0" w:rsidRPr="00B431B0" w:rsidRDefault="00B431B0" w:rsidP="00B431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على نظام معلومات الموارد البشرية أن يتكامل مع نظام المحاسبة فقط.</w:t>
            </w:r>
          </w:p>
        </w:tc>
      </w:tr>
      <w:tr w:rsidR="00B431B0" w14:paraId="2C54F52B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426FF81" w14:textId="2814FDA9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854073F" wp14:editId="5AA6E755">
                      <wp:extent cx="295275" cy="295275"/>
                      <wp:effectExtent l="9525" t="9525" r="9525" b="9525"/>
                      <wp:docPr id="1675146364" name="Rectangle: Rounded Corners 1675146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274090" id="Rectangle: Rounded Corners 167514636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724F225" w14:textId="500593DA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F6A6010" w14:textId="0105E239" w:rsidR="00B431B0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C457E2" wp14:editId="5C6C5543">
                      <wp:extent cx="295275" cy="295275"/>
                      <wp:effectExtent l="9525" t="9525" r="9525" b="9525"/>
                      <wp:docPr id="1209673368" name="Rectangle: Rounded Corners 1209673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7F64A7" id="Rectangle: Rounded Corners 12096733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EF431DC" w14:textId="430FE0AD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9299C10" w14:textId="37151363" w:rsidR="00B431B0" w:rsidRPr="00B431B0" w:rsidRDefault="00B431B0" w:rsidP="00B431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إنشاء حساب جديد في منصة "بصمتك" عن طريق إدخال اسم الجهة/الشركة، الاسم، رقم الجوال، البريد الإلكتروني، وكلمة المرور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431B0" w14:paraId="5E462AED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0A40F2C" w14:textId="532B37EB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C0D21DD" wp14:editId="5ED8FFEA">
                      <wp:extent cx="295275" cy="295275"/>
                      <wp:effectExtent l="9525" t="9525" r="9525" b="9525"/>
                      <wp:docPr id="735060661" name="Rectangle: Rounded Corners 7350606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E5DF3AC" id="Rectangle: Rounded Corners 7350606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0E6D458" w14:textId="45DE8BAD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26CE0C7" w14:textId="05A13342" w:rsidR="00B431B0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438226D" wp14:editId="488D72F5">
                      <wp:extent cx="295275" cy="295275"/>
                      <wp:effectExtent l="9525" t="9525" r="9525" b="9525"/>
                      <wp:docPr id="2040750260" name="Rectangle: Rounded Corners 2040750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7D9DCC" id="Rectangle: Rounded Corners 20407502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5F7FD9A" w14:textId="75800627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5C8AA9D" w14:textId="246EF86A" w:rsidR="00B431B0" w:rsidRPr="00B431B0" w:rsidRDefault="00B431B0" w:rsidP="00B431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للمستخدم إضافة اختصارات أو عناصر جديدة إلى الواجهة الرئيسية لمنصة "بصمتك".</w:t>
            </w:r>
          </w:p>
        </w:tc>
      </w:tr>
      <w:tr w:rsidR="00B431B0" w14:paraId="446AAFD6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ECC422D" w14:textId="4B790E9D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E326E07" wp14:editId="6FB4104E">
                      <wp:extent cx="295275" cy="295275"/>
                      <wp:effectExtent l="9525" t="9525" r="9525" b="9525"/>
                      <wp:docPr id="154198563" name="Rectangle: Rounded Corners 1541985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2F2DF0" id="Rectangle: Rounded Corners 15419856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D13A718" w14:textId="69E273A6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5FE0907" w14:textId="2F7B9620" w:rsidR="00B431B0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33B15E7" wp14:editId="7CC4154F">
                      <wp:extent cx="295275" cy="295275"/>
                      <wp:effectExtent l="9525" t="9525" r="9525" b="9525"/>
                      <wp:docPr id="885389192" name="Rectangle: Rounded Corners 8853891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E73F9B" id="Rectangle: Rounded Corners 88538919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DAD2C0F" w14:textId="0972621A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7FFF1C" w14:textId="303AE020" w:rsidR="00B431B0" w:rsidRPr="00B431B0" w:rsidRDefault="00B431B0" w:rsidP="00B431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عند إضافة فرع جديد، يجب تحديد موقعه على الخريطة وتحديد نطاق بصمة الحضور والانصراف للموظفين.</w:t>
            </w:r>
          </w:p>
        </w:tc>
      </w:tr>
      <w:tr w:rsidR="00B431B0" w14:paraId="028E6647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2E3D13D" w14:textId="042A303A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188DE0F" wp14:editId="5ABBE01B">
                      <wp:extent cx="295275" cy="295275"/>
                      <wp:effectExtent l="9525" t="9525" r="9525" b="9525"/>
                      <wp:docPr id="1438223018" name="Rectangle: Rounded Corners 14382230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9CFD76" id="Rectangle: Rounded Corners 14382230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8DEE3CF" w14:textId="749152E8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9D63D16" w14:textId="06268C17" w:rsidR="00B431B0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FD900EF" wp14:editId="13059B9B">
                      <wp:extent cx="295275" cy="295275"/>
                      <wp:effectExtent l="9525" t="9525" r="9525" b="9525"/>
                      <wp:docPr id="1272415393" name="Rectangle: Rounded Corners 1272415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2C3B99F" id="Rectangle: Rounded Corners 12724153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AF25A5E" w14:textId="592F476C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E81BF22" w14:textId="081F181E" w:rsidR="00B431B0" w:rsidRPr="00B431B0" w:rsidRDefault="00B431B0" w:rsidP="00B431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إضافة فترات عمل مرنة أو محددة للموظفين في نظام "بصمتك".</w:t>
            </w:r>
          </w:p>
        </w:tc>
      </w:tr>
      <w:tr w:rsidR="00B431B0" w14:paraId="5A23E6DE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ACE9E46" w14:textId="05D3EA55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DD1682A" wp14:editId="5595F051">
                      <wp:extent cx="295275" cy="295275"/>
                      <wp:effectExtent l="9525" t="9525" r="9525" b="9525"/>
                      <wp:docPr id="2009412978" name="Rectangle: Rounded Corners 2009412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F227BAA" id="Rectangle: Rounded Corners 20094129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39ABC39" w14:textId="74314431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233938E" w14:textId="2111F3CE" w:rsidR="00B431B0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C2DDCF" wp14:editId="76C41BF9">
                      <wp:extent cx="295275" cy="295275"/>
                      <wp:effectExtent l="9525" t="9525" r="9525" b="9525"/>
                      <wp:docPr id="145237596" name="Rectangle: Rounded Corners 1452375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5186BEB" id="Rectangle: Rounded Corners 14523759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FB04E95" w14:textId="5C720E20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9C3731C" w14:textId="0FC45187" w:rsidR="00B431B0" w:rsidRPr="00B431B0" w:rsidRDefault="00B431B0" w:rsidP="00B431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"بصمتك" لا يسمح بإضافة بدلات مثل بدل السكن أو بدل المواصلات إلى الراتب الأساسي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B431B0" w14:paraId="2A4A2F30" w14:textId="77777777" w:rsidTr="00B431B0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1CEFC79" w14:textId="1E94C668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C8C4305" wp14:editId="3BF3FC58">
                      <wp:extent cx="295275" cy="295275"/>
                      <wp:effectExtent l="9525" t="9525" r="9525" b="9525"/>
                      <wp:docPr id="978521237" name="Rectangle: Rounded Corners 978521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35C821" id="Rectangle: Rounded Corners 9785212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CB86A45" w14:textId="1A249A88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9D1E1BD" w14:textId="09490FBA" w:rsidR="00B431B0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ED0E83" wp14:editId="6B529D6A">
                      <wp:extent cx="295275" cy="295275"/>
                      <wp:effectExtent l="9525" t="9525" r="9525" b="9525"/>
                      <wp:docPr id="1839615167" name="Rectangle: Rounded Corners 18396151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3E5C68" id="Rectangle: Rounded Corners 18396151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3CDE635" w14:textId="5B6DE5F0" w:rsidR="00B431B0" w:rsidRPr="00220D98" w:rsidRDefault="00B431B0" w:rsidP="00B431B0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D052ADC" w14:textId="06BEB101" w:rsidR="00B431B0" w:rsidRPr="00B431B0" w:rsidRDefault="00B431B0" w:rsidP="00B431B0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لمدير النظام مراجعة تفاصيل الطلبات المقدمة من الموظفين والموافقة عليها أو رفضها.</w:t>
            </w:r>
          </w:p>
        </w:tc>
      </w:tr>
      <w:tr w:rsidR="00B431B0" w14:paraId="12334C74" w14:textId="77777777" w:rsidTr="00B431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A9D8EB" w14:textId="221B20E6" w:rsidR="00B431B0" w:rsidRPr="00220D98" w:rsidRDefault="00B431B0" w:rsidP="00B431B0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5C9E2F0" wp14:editId="2D13BA53">
                      <wp:extent cx="295275" cy="295275"/>
                      <wp:effectExtent l="9525" t="9525" r="9525" b="9525"/>
                      <wp:docPr id="965174202" name="Rectangle: Rounded Corners 965174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49A492" id="Rectangle: Rounded Corners 96517420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4F35AD5" w14:textId="68DFD146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6F05E58" w14:textId="6D6C6370" w:rsidR="00B431B0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2FA6F0" wp14:editId="29242AB8">
                      <wp:extent cx="295275" cy="295275"/>
                      <wp:effectExtent l="9525" t="9525" r="9525" b="9525"/>
                      <wp:docPr id="311923205" name="Rectangle: Rounded Corners 311923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45A6EC6" id="Rectangle: Rounded Corners 3119232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E601BF3" w14:textId="6B878D1D" w:rsidR="00B431B0" w:rsidRPr="00220D98" w:rsidRDefault="00B431B0" w:rsidP="00B431B0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81D2C24" w14:textId="0EB61A6E" w:rsidR="00B431B0" w:rsidRPr="00B431B0" w:rsidRDefault="00B431B0" w:rsidP="00B431B0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يسمح نظام "بصمتك" بإنشاء تسلسل موافقات متوالٍ أو متوازٍ لطلبات الموظفين.</w:t>
            </w:r>
          </w:p>
        </w:tc>
      </w:tr>
    </w:tbl>
    <w:p w14:paraId="693F1D21" w14:textId="77777777" w:rsidR="0049367F" w:rsidRDefault="0049367F" w:rsidP="0049367F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54D573A" w14:textId="77777777" w:rsidR="0049367F" w:rsidRDefault="0049367F" w:rsidP="0049367F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7318168C" w14:textId="1D5F3B65" w:rsidR="00786344" w:rsidRPr="00E34879" w:rsidRDefault="009A097F" w:rsidP="00E34879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0" w:history="1">
        <w:r w:rsidR="00E34879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786344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786344" w14:paraId="0F3B8A4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7E25E7D3" w14:textId="79F74235" w:rsidR="00786344" w:rsidRPr="00220D98" w:rsidRDefault="00581339" w:rsidP="00C91B5F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المكونات الأساسية لقاعدة بيانات الموظف؟</w:t>
            </w:r>
          </w:p>
        </w:tc>
      </w:tr>
      <w:tr w:rsidR="00786344" w14:paraId="379AB16E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7A35A787" w14:textId="7037FF4E" w:rsidR="00786344" w:rsidRPr="001B6919" w:rsidRDefault="001B6919" w:rsidP="00C91B5F">
            <w:pPr>
              <w:jc w:val="center"/>
              <w:rPr>
                <w:rFonts w:ascii="Sakkal Majalla" w:hAnsi="Sakkal Majalla"/>
                <w:sz w:val="34"/>
              </w:rPr>
            </w:pPr>
            <w:r w:rsidRPr="001B6919">
              <w:rPr>
                <w:rFonts w:ascii="Sakkal Majalla" w:hAnsi="Sakkal Majalla"/>
                <w:sz w:val="34"/>
                <w:rtl/>
              </w:rPr>
              <w:t>بيانات العملاء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768D409" w14:textId="3ED556DD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الموردين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B9B4FFD" w14:textId="5648C309" w:rsidR="00786344" w:rsidRPr="00E34879" w:rsidRDefault="001B691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البيانات الشخصية والوظيفية والمالية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605853FB" w14:textId="35B76153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المخزون</w:t>
            </w:r>
          </w:p>
        </w:tc>
      </w:tr>
      <w:tr w:rsidR="00786344" w14:paraId="3A9C2F4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4959C5B" w14:textId="4B7E7DD8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الغرض من استخدام نظام تتبع المتقدمين (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ATS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عملية التوظيف؟</w:t>
            </w:r>
          </w:p>
        </w:tc>
      </w:tr>
      <w:tr w:rsidR="00786344" w14:paraId="0A3EF0FC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4CE263D" w14:textId="080C3132" w:rsidR="00786344" w:rsidRPr="001B6919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الرواتب والأجور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39DA02B" w14:textId="31904311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تسريع وتبسيط عملية التوظيف وتحسين جودة المرشحين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165955" w14:textId="71DCD718" w:rsidR="00786344" w:rsidRDefault="001B691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الحضور والانصراف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16DBED7" w14:textId="4A5036E0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</w:t>
            </w:r>
          </w:p>
        </w:tc>
      </w:tr>
      <w:tr w:rsidR="00786344" w14:paraId="0E92ECB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2BAFB3D6" w14:textId="24A6A955" w:rsidR="00786344" w:rsidRPr="00220D98" w:rsidRDefault="00581339" w:rsidP="00C91B5F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فوائد الأرشفة الإلكترونية للمستندات في نظم معلومات الموارد البشرية؟</w:t>
            </w:r>
          </w:p>
        </w:tc>
      </w:tr>
      <w:tr w:rsidR="00786344" w14:paraId="6CA9923E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590D9E4" w14:textId="0DD25CF7" w:rsidR="00786344" w:rsidRPr="001B6919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استخدام الورق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03C165" w14:textId="7334889B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صعوبة الوصول إلى المستندات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81EF0B2" w14:textId="1AA8AFA8" w:rsidR="00786344" w:rsidRDefault="001B6919" w:rsidP="00C91B5F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تقليل الوقت المستغرق في البحث عن الوثائق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604AE90" w14:textId="297945D7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</w:tr>
      <w:tr w:rsidR="00786344" w14:paraId="2D935EB4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05C3CC0" w14:textId="2567D0CB" w:rsidR="00786344" w:rsidRPr="00220D98" w:rsidRDefault="00581339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آليات التحقق من صحة البيانات في نظم معلومات الموارد البشرية؟</w:t>
            </w:r>
          </w:p>
        </w:tc>
      </w:tr>
      <w:tr w:rsidR="00786344" w14:paraId="24C67FF7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9A4E7C6" w14:textId="4B4E010E" w:rsidR="00786344" w:rsidRPr="001B6919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إدخال البيانات يدوياً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65C5C3E" w14:textId="32DC5631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تطبيق قواعد التحقق عند الإدخال والتعديل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04B6AAC" w14:textId="0E5DB13A" w:rsidR="00786344" w:rsidRPr="00A33EA3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تجاهل الأخطاء البسيطة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8483283" w14:textId="5BB5612C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الاعتماد على الموظفين لتصحيح الأخطاء</w:t>
            </w:r>
          </w:p>
        </w:tc>
      </w:tr>
      <w:tr w:rsidR="00786344" w14:paraId="0F79D4EA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E27FF4B" w14:textId="2AEF2550" w:rsidR="00786344" w:rsidRPr="00220D98" w:rsidRDefault="00581339" w:rsidP="001B691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المنصة السعودية المخصصة لتنظيم وتسهيل العمل المرن؟</w:t>
            </w:r>
          </w:p>
        </w:tc>
      </w:tr>
      <w:tr w:rsidR="00786344" w14:paraId="6C4BCB3F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4FE9C171" w14:textId="2EB0E7FD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قوى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5AEDAE0" w14:textId="0D687696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مدد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00FA083" w14:textId="2181F1D6" w:rsidR="00786344" w:rsidRPr="00A33EA3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جدارات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628D92F6" w14:textId="5FD2E93A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نطاقات</w:t>
            </w:r>
          </w:p>
        </w:tc>
      </w:tr>
      <w:tr w:rsidR="00786344" w14:paraId="3359CDD6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2C10E99" w14:textId="51985DC3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التحليلات يجيب على السؤال 'لماذا حدث؟'</w:t>
            </w:r>
          </w:p>
        </w:tc>
      </w:tr>
      <w:tr w:rsidR="00786344" w14:paraId="7E7AE585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73A64CF" w14:textId="5E729B4B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الوصفية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63A196A" w14:textId="295B442D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التشخيصية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EDC488" w14:textId="533A06DA" w:rsidR="00786344" w:rsidRPr="00A33EA3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التنبؤية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5998B1E" w14:textId="7E3BF04A" w:rsidR="00786344" w:rsidRPr="00A33EA3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التوجيهية</w:t>
            </w:r>
          </w:p>
        </w:tc>
      </w:tr>
      <w:tr w:rsidR="00786344" w14:paraId="3F2D954D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BC42789" w14:textId="03DCA7A8" w:rsidR="00786344" w:rsidRPr="00220D98" w:rsidRDefault="00DC7EB7" w:rsidP="00C91B5F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السحابي الذي يوفر تطبيقات جاهزة عبر الإنترنت؟</w:t>
            </w:r>
          </w:p>
        </w:tc>
      </w:tr>
      <w:tr w:rsidR="00786344" w14:paraId="4A280293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2C57F57" w14:textId="01C99E2B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IaaS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DB31AAC" w14:textId="0006C1C3" w:rsidR="00786344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PaaS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13322B" w14:textId="764ED194" w:rsidR="00786344" w:rsidRPr="009C13B5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SaaS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A7874DD" w14:textId="199B5C59" w:rsidR="00786344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DaaS</w:t>
            </w:r>
          </w:p>
        </w:tc>
      </w:tr>
      <w:tr w:rsidR="00DC7EB7" w14:paraId="642B3548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BF79565" w14:textId="1DFDBBAE" w:rsidR="00DC7EB7" w:rsidRPr="001B6919" w:rsidRDefault="00DC7EB7" w:rsidP="001B6919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معايير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لمؤشرات الأداء، ماذا يعني حرف '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M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'؟</w:t>
            </w:r>
          </w:p>
        </w:tc>
      </w:tr>
      <w:tr w:rsidR="00DC7EB7" w14:paraId="04070542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8A7F314" w14:textId="209135A8" w:rsidR="00DC7EB7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Manageable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254400" w14:textId="178368C2" w:rsidR="00DC7EB7" w:rsidRPr="001B6919" w:rsidRDefault="001B6919" w:rsidP="00E3487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Measurable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6AE5F89" w14:textId="561D1FF1" w:rsidR="00DC7EB7" w:rsidRPr="001B6919" w:rsidRDefault="001B6919" w:rsidP="00E34879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Meaningful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A93D2B4" w14:textId="02FCE3AD" w:rsidR="00DC7EB7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Mandatory</w:t>
            </w:r>
          </w:p>
        </w:tc>
      </w:tr>
      <w:tr w:rsidR="00DC7EB7" w14:paraId="5DFFB22F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C615B7E" w14:textId="110C67DD" w:rsidR="00DC7EB7" w:rsidRPr="00220D98" w:rsidRDefault="00DC7EB7" w:rsidP="00C1179C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="00E34879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1B6919"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هي التقنية التي تمكن الروبوتات المحادثة من فهم نية المستخدم؟</w:t>
            </w:r>
          </w:p>
        </w:tc>
      </w:tr>
      <w:tr w:rsidR="00DC7EB7" w14:paraId="1D72A0DB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563A4DE" w14:textId="180BE43A" w:rsidR="00DC7EB7" w:rsidRPr="003F7E5B" w:rsidRDefault="001B6919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التعلم الآلي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AB8B2C9" w14:textId="59BB639C" w:rsidR="00DC7EB7" w:rsidRPr="003F7E5B" w:rsidRDefault="00C1179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معالجة اللغة الطبيعية (</w:t>
            </w:r>
            <w:r w:rsidRPr="00C1179C">
              <w:rPr>
                <w:rFonts w:ascii="Sakkal Majalla" w:hAnsi="Sakkal Majalla"/>
                <w:sz w:val="34"/>
                <w:lang w:bidi="ar-SY"/>
              </w:rPr>
              <w:t>NLP</w:t>
            </w: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AAFB691" w14:textId="4F2ACF33" w:rsidR="00DC7EB7" w:rsidRDefault="00C1179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البرمجة الخطية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1FBA195" w14:textId="0CBA6CB9" w:rsidR="00DC7EB7" w:rsidRDefault="00C1179C" w:rsidP="00C91B5F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</w:tr>
      <w:tr w:rsidR="00DC7EB7" w14:paraId="5CFC0A5A" w14:textId="77777777" w:rsidTr="00220D98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191AF39" w14:textId="1925749F" w:rsidR="00DC7EB7" w:rsidRPr="00220D98" w:rsidRDefault="00DC7EB7" w:rsidP="00DC7EB7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="00BF1703"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="00C1179C"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أعلى نطاق في برنامج 'نطاقات' السعودي؟</w:t>
            </w:r>
          </w:p>
        </w:tc>
      </w:tr>
      <w:tr w:rsidR="00DC7EB7" w14:paraId="45D68B21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4C260712" w14:textId="1627C20A" w:rsidR="00DC7EB7" w:rsidRPr="003F7E5B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الأخضر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9EA185A" w14:textId="3A5D45E3" w:rsidR="00DC7EB7" w:rsidRPr="003F7E5B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الذهبي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B5143A" w14:textId="5E69A09D" w:rsidR="00DC7EB7" w:rsidRPr="00DC7EB7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41D5E59D" w14:textId="1B058BA3" w:rsidR="00DC7EB7" w:rsidRPr="00DC7EB7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</w:tr>
      <w:tr w:rsidR="00C1179C" w14:paraId="1CB00E8A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ED6ACCD" w14:textId="20448360" w:rsidR="00C1179C" w:rsidRPr="00C1179C" w:rsidRDefault="00C1179C" w:rsidP="00C1179C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نموذج كيركباتريك يقيس الأثر على نتائج الأعمال؟</w:t>
            </w:r>
          </w:p>
        </w:tc>
      </w:tr>
      <w:tr w:rsidR="00C1179C" w14:paraId="4D98372A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A6EBDCA" w14:textId="504C118C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ردّ الفعل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573AE86" w14:textId="1AE4A839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التعلم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FB10BC" w14:textId="2C0B5FF5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السلوك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77BDF621" w14:textId="2EB921FA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النتائج</w:t>
            </w:r>
          </w:p>
        </w:tc>
      </w:tr>
      <w:tr w:rsidR="00C1179C" w14:paraId="508DB39D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06367B1" w14:textId="56CE46FC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2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المستخدم لاستخراج المعلومات تلقائياً من السير الذاتية؟</w:t>
            </w:r>
          </w:p>
        </w:tc>
      </w:tr>
      <w:tr w:rsidR="00C1179C" w14:paraId="40318D68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7AD964B5" w14:textId="13DBF0DB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Screening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0F96E44" w14:textId="0F8DDA31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Parsing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C07D993" w14:textId="7D00E22C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Filtering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432E96B" w14:textId="3AC83F69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Indexing</w:t>
            </w:r>
          </w:p>
        </w:tc>
      </w:tr>
      <w:tr w:rsidR="00C1179C" w14:paraId="37745CAD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B8CE686" w14:textId="5E303715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3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يُعتبر من الحسومات الإلزامية على الراتب؟</w:t>
            </w:r>
          </w:p>
        </w:tc>
      </w:tr>
      <w:tr w:rsidR="00C1179C" w14:paraId="3E7EA391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7545D4E5" w14:textId="1FB162BB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اشتراك صندوق الادخار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3053F98" w14:textId="46FFF9B3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التأمينات الاجتماعية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B655AFF" w14:textId="20F900F5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قسط القرض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A60CBFF" w14:textId="15BEF3FF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حسم الغياب</w:t>
            </w:r>
          </w:p>
        </w:tc>
      </w:tr>
      <w:tr w:rsidR="00C1179C" w14:paraId="17D604A9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9E2A9F" w14:textId="176636D7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4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لإنشاء حساب في منصة "بصمتك"؟</w:t>
            </w:r>
          </w:p>
        </w:tc>
      </w:tr>
      <w:tr w:rsidR="00C1179C" w14:paraId="59C6083E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774B4F48" w14:textId="3FC0D396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فروع الشركة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F2D79B0" w14:textId="6003EF74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حساب وإدخال بيانات الشركة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EA22A95" w14:textId="24D97444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الموظفين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E486136" w14:textId="7ACBF788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المجموعات الإدارية والأقسام</w:t>
            </w:r>
          </w:p>
        </w:tc>
      </w:tr>
      <w:tr w:rsidR="00C1179C" w14:paraId="235E2159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7BE71D" w14:textId="3B10EF45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5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البيانات الشخصية التي يجب إدخالها عند إنشاء حساب موظف جديد في "بصمتك"؟</w:t>
            </w:r>
          </w:p>
        </w:tc>
      </w:tr>
      <w:tr w:rsidR="00C1179C" w14:paraId="6F9030CB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A0854DA" w14:textId="392284A8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الوظيفة، الرقم الوظيفي، تاريخ بداية العمل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CAC0EF4" w14:textId="23988552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الحالة الاجتماعية، الجنسية، تاريخ الميلاد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FC685B9" w14:textId="57D2E1E4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الاسم، الاسم بالإنجليزية، رقم الجوال، البريد الإلكتروني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E04F74E" w14:textId="794C979A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رقم التأمينات الاجتماعية، تاريخ نهاية العقد</w:t>
            </w:r>
          </w:p>
        </w:tc>
      </w:tr>
      <w:tr w:rsidR="00C1179C" w14:paraId="2CE7EC2F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53E9506" w14:textId="1F6440BB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6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تحديد نطاق بصمة الحضور والانصراف للموظفين عند إضافة فرع جديد؟</w:t>
            </w:r>
          </w:p>
        </w:tc>
      </w:tr>
      <w:tr w:rsidR="00C1179C" w14:paraId="02DE493C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334C3A4" w14:textId="012886FA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اسم الفرع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A423282" w14:textId="3819A0E3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تحديد الموقع على الخريطة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8988D75" w14:textId="575E3761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الإحداثيات يدوياً فقط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F776804" w14:textId="0E2D6242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يمكن تحديد النطاق، فهو ثابت</w:t>
            </w:r>
          </w:p>
        </w:tc>
      </w:tr>
      <w:tr w:rsidR="00C1179C" w14:paraId="2F4A130D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CAA60A2" w14:textId="2ED7D654" w:rsidR="00C1179C" w:rsidRPr="00C1179C" w:rsidRDefault="00C1179C" w:rsidP="00C1179C">
            <w:pPr>
              <w:keepNext/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7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أنواع فترات العمل التي يمكن إضافتها للموظفين في نظام "بصمتك"؟</w:t>
            </w:r>
          </w:p>
        </w:tc>
      </w:tr>
      <w:tr w:rsidR="00C1179C" w14:paraId="7C5F7393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08C9CF2" w14:textId="34596D50" w:rsidR="00C1179C" w:rsidRPr="00C1179C" w:rsidRDefault="00C1179C" w:rsidP="00C1179C">
            <w:pPr>
              <w:keepNext/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D6DCF60" w14:textId="3C62C1FD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محددة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8B95917" w14:textId="284B6378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أو محددة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99B7836" w14:textId="28D6F0CD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يوجد خيار لتحديد نوع الفترة</w:t>
            </w:r>
          </w:p>
        </w:tc>
      </w:tr>
      <w:tr w:rsidR="00C1179C" w14:paraId="66E978B9" w14:textId="77777777" w:rsidTr="00C1179C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1FA35AA" w14:textId="1EC7D158" w:rsidR="00C1179C" w:rsidRPr="00C1179C" w:rsidRDefault="00C1179C" w:rsidP="00C1179C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8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ماذا يحدث بعد الانتهاء من تحديد وإضافة فترات العمل للموظف؟؟</w:t>
            </w:r>
          </w:p>
        </w:tc>
      </w:tr>
      <w:tr w:rsidR="00C1179C" w14:paraId="69549A87" w14:textId="77777777" w:rsidTr="00C1179C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11FA974" w14:textId="3B3FB478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توجيهك مباشرة إلى الواجهة الرئيسية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6B4A1BB" w14:textId="7BCEA00E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تظهر قائمة بإعدادات الرواتب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AAD4D91" w14:textId="079C7723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إرسال رسالة تأكيد للموظف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58563DC" w14:textId="00F0EB2E" w:rsidR="00C1179C" w:rsidRPr="00C1179C" w:rsidRDefault="00C1179C" w:rsidP="00DC7EB7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يجب إعادة إدخال البيانات الشخصية للموظف</w:t>
            </w:r>
          </w:p>
        </w:tc>
      </w:tr>
    </w:tbl>
    <w:p w14:paraId="52A45BAF" w14:textId="7AC1CAE8" w:rsidR="00C1179C" w:rsidRDefault="00C1179C" w:rsidP="00645631">
      <w:pPr>
        <w:bidi w:val="0"/>
        <w:spacing w:after="160" w:line="259" w:lineRule="auto"/>
        <w:jc w:val="left"/>
      </w:pPr>
    </w:p>
    <w:p w14:paraId="77922415" w14:textId="77777777" w:rsidR="00C1179C" w:rsidRDefault="00C1179C">
      <w:pPr>
        <w:bidi w:val="0"/>
        <w:spacing w:after="160" w:line="259" w:lineRule="auto"/>
        <w:jc w:val="left"/>
      </w:pPr>
      <w:r>
        <w:br w:type="page"/>
      </w:r>
    </w:p>
    <w:p w14:paraId="1D5C5CB4" w14:textId="77777777" w:rsidR="00C1179C" w:rsidRDefault="00C1179C" w:rsidP="00C1179C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4C94446E" wp14:editId="6F11FC03">
                <wp:extent cx="5633504" cy="593062"/>
                <wp:effectExtent l="0" t="0" r="5715" b="0"/>
                <wp:docPr id="588344807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1145006748" name="Rectangle 1145006748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735247857" name="Rectangle 735247857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121119019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9A091C" w14:textId="36119C17" w:rsidR="00C1179C" w:rsidRDefault="00C1179C" w:rsidP="00C1179C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التقويم البعدي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94446E" id="_x0000_s1058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">
                <v:rect id="Rectangle 1145006748" o:spid="_x0000_s1059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" fillcolor="#f2f2f2" stroked="f" strokeweight="1pt"/>
                <v:rect id="Rectangle 735247857" o:spid="_x0000_s1060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" fillcolor="#168489" stroked="f" strokeweight="1pt"/>
                <v:shape id="TextBox 7" o:spid="_x0000_s1061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" filled="f" stroked="f">
                  <v:textbox>
                    <w:txbxContent>
                      <w:p w14:paraId="519A091C" w14:textId="36119C17" w:rsidR="00C1179C" w:rsidRDefault="00C1179C" w:rsidP="00C1179C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التقويم البعدي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5D1D95" w14:textId="77777777" w:rsidR="00C1179C" w:rsidRDefault="00C1179C" w:rsidP="00C1179C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E44E62C" w14:textId="1DD8343F" w:rsidR="00C1179C" w:rsidRDefault="009A097F" w:rsidP="00C1179C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1" w:history="1">
        <w:r w:rsidR="00C1179C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C1179C" w:rsidRPr="009A097F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C1179C" w14:paraId="71818AAD" w14:textId="77777777" w:rsidTr="00805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3F085D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FFDE6F1" wp14:editId="6A917C19">
                      <wp:extent cx="295275" cy="295275"/>
                      <wp:effectExtent l="9525" t="9525" r="9525" b="9525"/>
                      <wp:docPr id="816390657" name="Rectangle: Rounded Corners 8163906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3A6AE7" id="Rectangle: Rounded Corners 8163906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130C495" w14:textId="77777777" w:rsidR="00C1179C" w:rsidRPr="00220D98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6F25814" w14:textId="77777777" w:rsidR="00C1179C" w:rsidRPr="00045076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A52AF09" wp14:editId="0111D1F4">
                      <wp:extent cx="295275" cy="295275"/>
                      <wp:effectExtent l="9525" t="9525" r="9525" b="9525"/>
                      <wp:docPr id="212682308" name="Rectangle: Rounded Corners 212682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D2181F" id="Rectangle: Rounded Corners 21268230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29C9D7" w14:textId="77777777" w:rsidR="00C1179C" w:rsidRPr="00220D98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0F707" w14:textId="77777777" w:rsidR="00C1179C" w:rsidRPr="00B71975" w:rsidRDefault="00C1179C" w:rsidP="00805C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07D2D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ظهرت نظم معلومات الموارد البشرية لأول مرة في التسعينيات مع انتشار الحواسيب الشخصية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32C52E04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1B20577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3B01D6A" wp14:editId="36651F96">
                      <wp:extent cx="295275" cy="295275"/>
                      <wp:effectExtent l="9525" t="9525" r="9525" b="9525"/>
                      <wp:docPr id="2064415387" name="Rectangle: Rounded Corners 2064415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6818BC" id="Rectangle: Rounded Corners 20644153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5885668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A67CC1F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07985AF" wp14:editId="310A77F9">
                      <wp:extent cx="295275" cy="295275"/>
                      <wp:effectExtent l="9525" t="9525" r="9525" b="9525"/>
                      <wp:docPr id="1292395111" name="Rectangle: Rounded Corners 1292395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AE1201" id="Rectangle: Rounded Corners 12923951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B0E69F3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3035AF5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يمكن تصنيف برامج إدارة الموارد البشرية حسب حجم المؤسسة (صغيرة، متوسطة، كبيرة)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C1179C" w14:paraId="0BF7AAAF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51830E18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9A9466C" wp14:editId="6DFF9B90">
                      <wp:extent cx="295275" cy="295275"/>
                      <wp:effectExtent l="9525" t="9525" r="9525" b="9525"/>
                      <wp:docPr id="1665030370" name="Rectangle: Rounded Corners 1665030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859B3A" id="Rectangle: Rounded Corners 16650303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BC099D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16DBA9C0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1FFC6BF" wp14:editId="4C78425C">
                      <wp:extent cx="295275" cy="295275"/>
                      <wp:effectExtent l="9525" t="9525" r="9525" b="9525"/>
                      <wp:docPr id="1610745184" name="Rectangle: Rounded Corners 1610745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AA3BC3" id="Rectangle: Rounded Corners 16107451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040BE4E6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758FD3B" w14:textId="77777777" w:rsidR="00C1179C" w:rsidRPr="00B71975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من فوائد تطبيق نظم الحاسب الآلي في إدارة الموارد البشرية تحسين الكفاءة التشغيلية ودعم القرارات الإدارية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C1179C" w14:paraId="3D785AE8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375BC4C8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C96AD60" wp14:editId="7B860035">
                      <wp:extent cx="295275" cy="295275"/>
                      <wp:effectExtent l="9525" t="9525" r="9525" b="9525"/>
                      <wp:docPr id="968296030" name="Rectangle: Rounded Corners 9682960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1F3DC42" id="Rectangle: Rounded Corners 96829603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698F1E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44848B60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EC2E444" wp14:editId="75BBFE02">
                      <wp:extent cx="295275" cy="295275"/>
                      <wp:effectExtent l="9525" t="9525" r="9525" b="9525"/>
                      <wp:docPr id="320399903" name="Rectangle: Rounded Corners 3203999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0664A3" id="Rectangle: Rounded Corners 32039990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BE3A9A8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7F06C52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مقاومة التغيير من قبل الموظفين لا تعتبر من معوقات تطبيق نظم الحاسب الآلي في إدارة الموارد البشرية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C1179C" w14:paraId="2AD0E550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D445D4F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80C95DA" wp14:editId="25DDA13E">
                      <wp:extent cx="295275" cy="295275"/>
                      <wp:effectExtent l="9525" t="9525" r="9525" b="9525"/>
                      <wp:docPr id="188479445" name="Rectangle: Rounded Corners 188479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65A0DE3" id="Rectangle: Rounded Corners 18847944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2BC702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22824F9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27F8138" wp14:editId="308D15F0">
                      <wp:extent cx="295275" cy="295275"/>
                      <wp:effectExtent l="9525" t="9525" r="9525" b="9525"/>
                      <wp:docPr id="1789467170" name="Rectangle: Rounded Corners 17894671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3A8C1B" id="Rectangle: Rounded Corners 17894671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91F27E4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B4A41F3" w14:textId="77777777" w:rsidR="00C1179C" w:rsidRPr="00B71975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تُعتبر البيانات الضخمة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Big Data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في الموارد البشرية مجرد كمية كبيرة من البيانات دون أي خصائص أخرى مميزة.</w:t>
            </w:r>
          </w:p>
        </w:tc>
      </w:tr>
      <w:tr w:rsidR="00C1179C" w14:paraId="5A416CD3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AFA0654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8F74CD" wp14:editId="2D80A36E">
                      <wp:extent cx="295275" cy="295275"/>
                      <wp:effectExtent l="9525" t="9525" r="9525" b="9525"/>
                      <wp:docPr id="1073216617" name="Rectangle: Rounded Corners 10732166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D02C38" id="Rectangle: Rounded Corners 10732166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54D19D4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88C9C8B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B0A8D53" wp14:editId="1EDC853E">
                      <wp:extent cx="295275" cy="295275"/>
                      <wp:effectExtent l="9525" t="9525" r="9525" b="9525"/>
                      <wp:docPr id="912437147" name="Rectangle: Rounded Corners 912437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7A3234" id="Rectangle: Rounded Corners 9124371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155E46DB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5CD1088A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لنظام معلومات الموارد البشرية السحابي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SaaS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أن يعمل بكفاءة بدون اتصال بالإنترنت.</w:t>
            </w:r>
          </w:p>
        </w:tc>
      </w:tr>
      <w:tr w:rsidR="00C1179C" w14:paraId="0E26C114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AF8BA90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CF05812" wp14:editId="7B6F5505">
                      <wp:extent cx="295275" cy="295275"/>
                      <wp:effectExtent l="9525" t="9525" r="9525" b="9525"/>
                      <wp:docPr id="1212291554" name="Rectangle: Rounded Corners 1212291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5D6331" id="Rectangle: Rounded Corners 12122915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319ECF8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4A4CAF3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91DA0A4" wp14:editId="00A8AF4A">
                      <wp:extent cx="295275" cy="295275"/>
                      <wp:effectExtent l="9525" t="9525" r="9525" b="9525"/>
                      <wp:docPr id="1132713612" name="Rectangle: Rounded Corners 11327136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56C12CA" id="Rectangle: Rounded Corners 11327136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10A927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DA28074" w14:textId="77777777" w:rsidR="00C1179C" w:rsidRPr="002D5FBB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التحليلات التنبؤية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Predictive Analytics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تجيب على السؤال 'ماذا يجب أن نفعل؟'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2286AB77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FC9D522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62595929" wp14:editId="18BE6B57">
                      <wp:extent cx="295275" cy="295275"/>
                      <wp:effectExtent l="9525" t="9525" r="9525" b="9525"/>
                      <wp:docPr id="986131998" name="Rectangle: Rounded Corners 9861319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004628C" id="Rectangle: Rounded Corners 9861319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D027461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237B754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C28A7B2" wp14:editId="1EB62F42">
                      <wp:extent cx="295275" cy="295275"/>
                      <wp:effectExtent l="9525" t="9525" r="9525" b="9525"/>
                      <wp:docPr id="631637634" name="Rectangle: Rounded Corners 6316376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CEA841D" id="Rectangle: Rounded Corners 63163763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E8108BB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738A10A" w14:textId="77777777" w:rsidR="00C1179C" w:rsidRPr="0049367F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منصة 'قوى' السعودية توفر أكثر من 60 خدمة إلكترونية متعلقة بسوق العمل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79967167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36CBBDD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E3FB76A" wp14:editId="7D6C3F70">
                      <wp:extent cx="295275" cy="295275"/>
                      <wp:effectExtent l="9525" t="9525" r="9525" b="9525"/>
                      <wp:docPr id="1376237140" name="Rectangle: Rounded Corners 1376237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3CC4962" id="Rectangle: Rounded Corners 137623714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D6FD9A4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6FD1F93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CA950A" wp14:editId="42C46318">
                      <wp:extent cx="295275" cy="295275"/>
                      <wp:effectExtent l="9525" t="9525" r="9525" b="9525"/>
                      <wp:docPr id="186119010" name="Rectangle: Rounded Corners 1861190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E2A86CD" id="Rectangle: Rounded Corners 18611901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7B130AF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3A55ABB" w14:textId="77777777" w:rsidR="00C1179C" w:rsidRPr="0049367F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في التوظيف أن يكون متحيزاً إذا كانت البيانات التدريبية متحيزة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41CB5CCF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B896279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1A6DFC" wp14:editId="27F9FCFE">
                      <wp:extent cx="295275" cy="295275"/>
                      <wp:effectExtent l="9525" t="9525" r="9525" b="9525"/>
                      <wp:docPr id="1976794672" name="Rectangle: Rounded Corners 19767946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C1D71D4" id="Rectangle: Rounded Corners 197679467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0937EB9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5712C9D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C6B68B4" wp14:editId="7F9C965B">
                      <wp:extent cx="295275" cy="295275"/>
                      <wp:effectExtent l="9525" t="9525" r="9525" b="9525"/>
                      <wp:docPr id="386020381" name="Rectangle: Rounded Corners 386020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A5988C1" id="Rectangle: Rounded Corners 3860203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1C95FB9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56A1599" w14:textId="77777777" w:rsidR="00C1179C" w:rsidRPr="0049367F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حماية الأجور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WPS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اختياري في دول مجلس التعاون الخليجي.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2813A2DA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1B43CF4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5412083" wp14:editId="1E891A62">
                      <wp:extent cx="295275" cy="295275"/>
                      <wp:effectExtent l="9525" t="9525" r="9525" b="9525"/>
                      <wp:docPr id="511609425" name="Rectangle: Rounded Corners 5116094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A4837F8" id="Rectangle: Rounded Corners 5116094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A93289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A8A1648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CC5DE72" wp14:editId="1DF381C6">
                      <wp:extent cx="295275" cy="295275"/>
                      <wp:effectExtent l="9525" t="9525" r="9525" b="9525"/>
                      <wp:docPr id="1792370655" name="Rectangle: Rounded Corners 17923706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4AC86D" id="Rectangle: Rounded Corners 17923706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E859CA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6D86E7E" w14:textId="77777777" w:rsidR="00C1179C" w:rsidRPr="0049367F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التقنيات البيومترية تقضي تماماً على مشكلة البصمة بالوكالة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Buddy Punching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41A81226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45B5F30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1C651E9" wp14:editId="50412E56">
                      <wp:extent cx="295275" cy="295275"/>
                      <wp:effectExtent l="9525" t="9525" r="9525" b="9525"/>
                      <wp:docPr id="783237961" name="Rectangle: Rounded Corners 7832379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8366E65" id="Rectangle: Rounded Corners 7832379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05F6DB0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7FFA3B9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F9B7926" wp14:editId="3A8393D3">
                      <wp:extent cx="295275" cy="295275"/>
                      <wp:effectExtent l="9525" t="9525" r="9525" b="9525"/>
                      <wp:docPr id="1658816260" name="Rectangle: Rounded Corners 1658816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2E0A88F" id="Rectangle: Rounded Corners 165881626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538BF2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D0B32C8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في نموذج كيركباتريك لتقييم التدريب، المستوى الرابع (النتائج) هو الأسهل في القياس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66C9CD49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7CD206E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4CAEA94" wp14:editId="5796234E">
                      <wp:extent cx="295275" cy="295275"/>
                      <wp:effectExtent l="9525" t="9525" r="9525" b="9525"/>
                      <wp:docPr id="1562696147" name="Rectangle: Rounded Corners 1562696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505A76A" id="Rectangle: Rounded Corners 15626961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36219F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58BECAF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5D5449F" wp14:editId="51B66712">
                      <wp:extent cx="295275" cy="295275"/>
                      <wp:effectExtent l="9525" t="9525" r="9525" b="9525"/>
                      <wp:docPr id="1891681207" name="Rectangle: Rounded Corners 1891681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7E31A5F" id="Rectangle: Rounded Corners 189168120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403AD06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C11828B" w14:textId="77777777" w:rsidR="00C1179C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للروبوتات المحادثة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Chatbots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القائمة على القواعد أن تتعلم وتتحسن من تفاعلاتها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6EC160A0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6D54B99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D9CF92D" wp14:editId="6A1012CE">
                      <wp:extent cx="295275" cy="295275"/>
                      <wp:effectExtent l="9525" t="9525" r="9525" b="9525"/>
                      <wp:docPr id="1058330232" name="Rectangle: Rounded Corners 1058330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3F5A469" id="Rectangle: Rounded Corners 105833023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FC223DF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5E6DC14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AE526A" wp14:editId="0B9C5D5D">
                      <wp:extent cx="295275" cy="295275"/>
                      <wp:effectExtent l="9525" t="9525" r="9525" b="9525"/>
                      <wp:docPr id="1685320879" name="Rectangle: Rounded Corners 16853208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1847AA" id="Rectangle: Rounded Corners 168532087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495E2B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526DB8B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تقييم 360 درجة يشمل تقييمات من المدير المباشر والزملاء والمرؤوسين والتقييم الذاتي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6ED3AB71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BA4C128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8B67CC0" wp14:editId="5BDC7B8F">
                      <wp:extent cx="295275" cy="295275"/>
                      <wp:effectExtent l="9525" t="9525" r="9525" b="9525"/>
                      <wp:docPr id="1945614404" name="Rectangle: Rounded Corners 1945614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056D847" id="Rectangle: Rounded Corners 194561440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A92C5B7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BB7E16E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47D046D" wp14:editId="3B1F9D85">
                      <wp:extent cx="295275" cy="295275"/>
                      <wp:effectExtent l="9525" t="9525" r="9525" b="9525"/>
                      <wp:docPr id="1276466233" name="Rectangle: Rounded Corners 1276466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3FFD3A" id="Rectangle: Rounded Corners 12764662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8504500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A73FD93" w14:textId="77777777" w:rsidR="00C1179C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صافي الراتب يساوي الراتب الأساسي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795A802F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9651359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6EABB93" wp14:editId="362AE273">
                      <wp:extent cx="295275" cy="295275"/>
                      <wp:effectExtent l="9525" t="9525" r="9525" b="9525"/>
                      <wp:docPr id="378738305" name="Rectangle: Rounded Corners 378738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AE9A155" id="Rectangle: Rounded Corners 37873830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5A41C91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3E8BB58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3E2CC5" wp14:editId="3A4856FC">
                      <wp:extent cx="295275" cy="295275"/>
                      <wp:effectExtent l="9525" t="9525" r="9525" b="9525"/>
                      <wp:docPr id="1874558029" name="Rectangle: Rounded Corners 1874558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40CBA7" id="Rectangle: Rounded Corners 18745580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268028C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B369E0E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يهدف برنامج 'جدارات' السعودي إلى توحيد معايير الكفاءات المهنية عبر القطاعات المختلفة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3A87B29A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FF48A14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43DDE16" wp14:editId="547DB1FB">
                      <wp:extent cx="295275" cy="295275"/>
                      <wp:effectExtent l="9525" t="9525" r="9525" b="9525"/>
                      <wp:docPr id="739146552" name="Rectangle: Rounded Corners 739146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218D6E2" id="Rectangle: Rounded Corners 7391465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361F69D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03E943D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521C8AA" wp14:editId="2C1C23D6">
                      <wp:extent cx="295275" cy="295275"/>
                      <wp:effectExtent l="9525" t="9525" r="9525" b="9525"/>
                      <wp:docPr id="455011852" name="Rectangle: Rounded Corners 4550118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F981BA9" id="Rectangle: Rounded Corners 4550118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BC9D2A2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8A26EF6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الحوسبة السحابية تزيد من التكاليف الرأسمالية للمنظمات.</w:t>
            </w:r>
          </w:p>
        </w:tc>
      </w:tr>
      <w:tr w:rsidR="00C1179C" w14:paraId="349E09FA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2DB929E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E9788CE" wp14:editId="26682C4A">
                      <wp:extent cx="295275" cy="295275"/>
                      <wp:effectExtent l="9525" t="9525" r="9525" b="9525"/>
                      <wp:docPr id="491251431" name="Rectangle: Rounded Corners 4912514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C5A864" id="Rectangle: Rounded Corners 49125143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C94749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64A943D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577EA7A" wp14:editId="646B0AC2">
                      <wp:extent cx="295275" cy="295275"/>
                      <wp:effectExtent l="9525" t="9525" r="9525" b="9525"/>
                      <wp:docPr id="1022080928" name="Rectangle: Rounded Corners 10220809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E3C71A9" id="Rectangle: Rounded Corners 10220809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625B38A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F6584A2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معالجة اللغة الطبيعية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NLP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يمكن استخدامها لتحليل مشاعر الموظفين من النصوص.</w:t>
            </w:r>
          </w:p>
        </w:tc>
      </w:tr>
      <w:tr w:rsidR="00C1179C" w14:paraId="4B708772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DF18E78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9889668" wp14:editId="07FEFD22">
                      <wp:extent cx="295275" cy="295275"/>
                      <wp:effectExtent l="9525" t="9525" r="9525" b="9525"/>
                      <wp:docPr id="377431200" name="Rectangle: Rounded Corners 377431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7FD9B6" id="Rectangle: Rounded Corners 37743120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6F3527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FB01E0F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C41C3D0" wp14:editId="6201E0D2">
                      <wp:extent cx="295275" cy="295275"/>
                      <wp:effectExtent l="9525" t="9525" r="9525" b="9525"/>
                      <wp:docPr id="378736547" name="Rectangle: Rounded Corners 378736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D57AD70" id="Rectangle: Rounded Corners 37873654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27E1C70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B15B93F" w14:textId="77777777" w:rsidR="00C1179C" w:rsidRPr="00B431B0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على نظام معلومات الموارد البشرية أن يتكامل مع نظام المحاسبة فقط.</w:t>
            </w:r>
          </w:p>
        </w:tc>
      </w:tr>
      <w:tr w:rsidR="00C1179C" w14:paraId="39C10161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708FDED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D1AC575" wp14:editId="07160C4C">
                      <wp:extent cx="295275" cy="295275"/>
                      <wp:effectExtent l="9525" t="9525" r="9525" b="9525"/>
                      <wp:docPr id="403797904" name="Rectangle: Rounded Corners 4037979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AB0B292" id="Rectangle: Rounded Corners 40379790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F023AF2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39C4B8D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E27D92" wp14:editId="52F8528F">
                      <wp:extent cx="295275" cy="295275"/>
                      <wp:effectExtent l="9525" t="9525" r="9525" b="9525"/>
                      <wp:docPr id="1265535452" name="Rectangle: Rounded Corners 1265535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09079E" id="Rectangle: Rounded Corners 126553545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E0B40F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0C7BD95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إنشاء حساب جديد في منصة "بصمتك" عن طريق إدخال اسم الجهة/الشركة، الاسم، رقم الجوال، البريد الإلكتروني، وكلمة المرور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3570A0CB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C5EB0A5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B840FFE" wp14:editId="34664729">
                      <wp:extent cx="295275" cy="295275"/>
                      <wp:effectExtent l="9525" t="9525" r="9525" b="9525"/>
                      <wp:docPr id="1913522227" name="Rectangle: Rounded Corners 1913522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825ECB" id="Rectangle: Rounded Corners 19135222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7AB6B95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64AEB1A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C4B919" wp14:editId="5FFDDFAD">
                      <wp:extent cx="295275" cy="295275"/>
                      <wp:effectExtent l="9525" t="9525" r="9525" b="9525"/>
                      <wp:docPr id="296527833" name="Rectangle: Rounded Corners 296527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B197DF" id="Rectangle: Rounded Corners 2965278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32A1239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009DD04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للمستخدم إضافة اختصارات أو عناصر جديدة إلى الواجهة الرئيسية لمنصة "بصمتك".</w:t>
            </w:r>
          </w:p>
        </w:tc>
      </w:tr>
      <w:tr w:rsidR="00C1179C" w14:paraId="2109E2E3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CD56A62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97AE9C2" wp14:editId="6B667F41">
                      <wp:extent cx="295275" cy="295275"/>
                      <wp:effectExtent l="9525" t="9525" r="9525" b="9525"/>
                      <wp:docPr id="1879752781" name="Rectangle: Rounded Corners 18797527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A134249" id="Rectangle: Rounded Corners 18797527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25EF4E3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FE586A6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62CE144" wp14:editId="12CAC2E6">
                      <wp:extent cx="295275" cy="295275"/>
                      <wp:effectExtent l="9525" t="9525" r="9525" b="9525"/>
                      <wp:docPr id="987828474" name="Rectangle: Rounded Corners 987828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BC15703" id="Rectangle: Rounded Corners 9878284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36B7482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C616FC6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عند إضافة فرع جديد، يجب تحديد موقعه على الخريطة وتحديد نطاق بصمة الحضور والانصراف للموظفين.</w:t>
            </w:r>
          </w:p>
        </w:tc>
      </w:tr>
      <w:tr w:rsidR="00C1179C" w14:paraId="68339856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351DDC8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7A3B931" wp14:editId="2F0432CA">
                      <wp:extent cx="295275" cy="295275"/>
                      <wp:effectExtent l="9525" t="9525" r="9525" b="9525"/>
                      <wp:docPr id="17909829" name="Rectangle: Rounded Corners 179098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8D782C" id="Rectangle: Rounded Corners 1790982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6B607CA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055AAD2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F1D4CBE" wp14:editId="3215FB4D">
                      <wp:extent cx="295275" cy="295275"/>
                      <wp:effectExtent l="9525" t="9525" r="9525" b="9525"/>
                      <wp:docPr id="847792241" name="Rectangle: Rounded Corners 847792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015A840" id="Rectangle: Rounded Corners 8477922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1871D59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77D97C1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إضافة فترات عمل مرنة أو محددة للموظفين في نظام "بصمتك".</w:t>
            </w:r>
          </w:p>
        </w:tc>
      </w:tr>
      <w:tr w:rsidR="00C1179C" w14:paraId="5533AAFF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E67FCA7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056907E" wp14:editId="63F1EB3E">
                      <wp:extent cx="295275" cy="295275"/>
                      <wp:effectExtent l="9525" t="9525" r="9525" b="9525"/>
                      <wp:docPr id="861222125" name="Rectangle: Rounded Corners 861222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2CB4AE2" id="Rectangle: Rounded Corners 8612221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6544B3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AD74252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2DA8F93" wp14:editId="25C2E361">
                      <wp:extent cx="295275" cy="295275"/>
                      <wp:effectExtent l="9525" t="9525" r="9525" b="9525"/>
                      <wp:docPr id="1319606117" name="Rectangle: Rounded Corners 1319606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0263898" id="Rectangle: Rounded Corners 13196061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F18117D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963D01D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"بصمتك" لا يسمح بإضافة بدلات مثل بدل السكن أو بدل المواصلات إلى الراتب الأساسي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0664D36F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A33D6E6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099C612" wp14:editId="66508577">
                      <wp:extent cx="295275" cy="295275"/>
                      <wp:effectExtent l="9525" t="9525" r="9525" b="9525"/>
                      <wp:docPr id="995703557" name="Rectangle: Rounded Corners 995703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8EFB1D2" id="Rectangle: Rounded Corners 99570355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1C7FC5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0294837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A1D19C5" wp14:editId="097277DB">
                      <wp:extent cx="295275" cy="295275"/>
                      <wp:effectExtent l="9525" t="9525" r="9525" b="9525"/>
                      <wp:docPr id="1110752914" name="Rectangle: Rounded Corners 11107529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7A2941" id="Rectangle: Rounded Corners 11107529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6AC423F2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1A3DD13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لمدير النظام مراجعة تفاصيل الطلبات المقدمة من الموظفين والموافقة عليها أو رفضها.</w:t>
            </w:r>
          </w:p>
        </w:tc>
      </w:tr>
      <w:tr w:rsidR="00C1179C" w14:paraId="32631972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650FFF46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76CC582" wp14:editId="72E1C17F">
                      <wp:extent cx="295275" cy="295275"/>
                      <wp:effectExtent l="9525" t="9525" r="9525" b="9525"/>
                      <wp:docPr id="1630044178" name="Rectangle: Rounded Corners 1630044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E839FA" id="Rectangle: Rounded Corners 163004417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1C0FD60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3C51767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9C92AF5" wp14:editId="1581E2BB">
                      <wp:extent cx="295275" cy="295275"/>
                      <wp:effectExtent l="9525" t="9525" r="9525" b="9525"/>
                      <wp:docPr id="840671154" name="Rectangle: Rounded Corners 840671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068CE04" id="Rectangle: Rounded Corners 8406711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B1FA7DA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18774372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يسمح نظام "بصمتك" بإنشاء تسلسل موافقات متوالٍ أو متوازٍ لطلبات الموظفين.</w:t>
            </w:r>
          </w:p>
        </w:tc>
      </w:tr>
    </w:tbl>
    <w:p w14:paraId="1ED40AA0" w14:textId="77777777" w:rsidR="00C1179C" w:rsidRDefault="00C1179C" w:rsidP="00C1179C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47A8584B" w14:textId="77777777" w:rsidR="00C1179C" w:rsidRDefault="00C1179C" w:rsidP="00C1179C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2050099E" w14:textId="6540FBC9" w:rsidR="00C1179C" w:rsidRPr="00E34879" w:rsidRDefault="009A097F" w:rsidP="00C1179C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2" w:history="1">
        <w:r w:rsidR="00C1179C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C1179C" w14:paraId="0D297122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98DBA1B" w14:textId="77777777" w:rsidR="00C1179C" w:rsidRPr="00220D98" w:rsidRDefault="00C1179C" w:rsidP="00805CCB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المكونات الأساسية لقاعدة بيانات الموظف؟</w:t>
            </w:r>
          </w:p>
        </w:tc>
      </w:tr>
      <w:tr w:rsidR="00C1179C" w14:paraId="5EB0E4D3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9E5D83B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</w:rPr>
            </w:pPr>
            <w:r w:rsidRPr="001B6919">
              <w:rPr>
                <w:rFonts w:ascii="Sakkal Majalla" w:hAnsi="Sakkal Majalla"/>
                <w:sz w:val="34"/>
                <w:rtl/>
              </w:rPr>
              <w:t>بيانات العملاء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1A50FB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الموردين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4590034" w14:textId="77777777" w:rsidR="00C1179C" w:rsidRPr="00E34879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البيانات الشخصية والوظيفية والمالية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569961F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المخزون</w:t>
            </w:r>
          </w:p>
        </w:tc>
      </w:tr>
      <w:tr w:rsidR="00C1179C" w14:paraId="20EF73B7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43474A05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الغرض من استخدام نظام تتبع المتقدمين (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ATS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عملية التوظيف؟</w:t>
            </w:r>
          </w:p>
        </w:tc>
      </w:tr>
      <w:tr w:rsidR="00C1179C" w14:paraId="73B91B74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D36FB6A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الرواتب والأجور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157D35E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تسريع وتبسيط عملية التوظيف وتحسين جودة المرشحين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154B064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الحضور والانصراف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8FFADBE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</w:t>
            </w:r>
          </w:p>
        </w:tc>
      </w:tr>
      <w:tr w:rsidR="00C1179C" w14:paraId="1DF9CC9A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1F5F16C8" w14:textId="77777777" w:rsidR="00C1179C" w:rsidRPr="00220D98" w:rsidRDefault="00C1179C" w:rsidP="00805CCB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فوائد الأرشفة الإلكترونية للمستندات في نظم معلومات الموارد البشرية؟</w:t>
            </w:r>
          </w:p>
        </w:tc>
      </w:tr>
      <w:tr w:rsidR="00C1179C" w14:paraId="534BA771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32AF089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استخدام الورق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15A8146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صعوبة الوصول إلى المستندات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1E3B8A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تقليل الوقت المستغرق في البحث عن الوثائق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7ADEE031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</w:tr>
      <w:tr w:rsidR="00C1179C" w14:paraId="3E1C1890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8638CC5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آليات التحقق من صحة البيانات في نظم معلومات الموارد البشرية؟</w:t>
            </w:r>
          </w:p>
        </w:tc>
      </w:tr>
      <w:tr w:rsidR="00C1179C" w14:paraId="6012ACBC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6E73297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إدخال البيانات يدوياً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E8CA25E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تطبيق قواعد التحقق عند الإدخال والتعديل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43DF658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تجاهل الأخطاء البسيطة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820741A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الاعتماد على الموظفين لتصحيح الأخطاء</w:t>
            </w:r>
          </w:p>
        </w:tc>
      </w:tr>
      <w:tr w:rsidR="00C1179C" w14:paraId="1EAFC5CA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7799757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المنصة السعودية المخصصة لتنظيم وتسهيل العمل المرن؟</w:t>
            </w:r>
          </w:p>
        </w:tc>
      </w:tr>
      <w:tr w:rsidR="00C1179C" w14:paraId="708C995F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843A06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قوى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56DC7AB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مدد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F91B7B2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جدارات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44119EF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نطاقات</w:t>
            </w:r>
          </w:p>
        </w:tc>
      </w:tr>
      <w:tr w:rsidR="00C1179C" w14:paraId="51202D4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CE4D084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التحليلات يجيب على السؤال 'لماذا حدث؟'</w:t>
            </w:r>
          </w:p>
        </w:tc>
      </w:tr>
      <w:tr w:rsidR="00C1179C" w14:paraId="07BD738E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A76922D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الوصفية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1D2B2D3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التشخيصية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230066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التنبؤية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68D32849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التوجيهية</w:t>
            </w:r>
          </w:p>
        </w:tc>
      </w:tr>
      <w:tr w:rsidR="00C1179C" w14:paraId="41C560A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A06CBCE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السحابي الذي يوفر تطبيقات جاهزة عبر الإنترنت؟</w:t>
            </w:r>
          </w:p>
        </w:tc>
      </w:tr>
      <w:tr w:rsidR="00C1179C" w14:paraId="37028FE3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4C1A813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IaaS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DC4046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PaaS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F9A8BBB" w14:textId="77777777" w:rsidR="00C1179C" w:rsidRPr="009C13B5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SaaS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6EF57A7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DaaS</w:t>
            </w:r>
          </w:p>
        </w:tc>
      </w:tr>
      <w:tr w:rsidR="00C1179C" w14:paraId="36C50235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856D8B8" w14:textId="77777777" w:rsidR="00C1179C" w:rsidRPr="001B6919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معايير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لمؤشرات الأداء، ماذا يعني حرف '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M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'؟</w:t>
            </w:r>
          </w:p>
        </w:tc>
      </w:tr>
      <w:tr w:rsidR="00C1179C" w14:paraId="7B8CDF77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EF26C5E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Manageable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5342611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Measurable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CA544CC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Meaningful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B4D323C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Mandatory</w:t>
            </w:r>
          </w:p>
        </w:tc>
      </w:tr>
      <w:tr w:rsidR="00C1179C" w14:paraId="6BF08ED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665D6DB" w14:textId="77777777" w:rsidR="00C1179C" w:rsidRPr="00220D98" w:rsidRDefault="00C1179C" w:rsidP="00805CCB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هي التقنية التي تمكن الروبوتات المحادثة من فهم نية المستخدم؟</w:t>
            </w:r>
          </w:p>
        </w:tc>
      </w:tr>
      <w:tr w:rsidR="00C1179C" w14:paraId="4FFBBE0F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6A57F11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التعلم الآلي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6086D72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معالجة اللغة الطبيعية (</w:t>
            </w:r>
            <w:r w:rsidRPr="00C1179C">
              <w:rPr>
                <w:rFonts w:ascii="Sakkal Majalla" w:hAnsi="Sakkal Majalla"/>
                <w:sz w:val="34"/>
                <w:lang w:bidi="ar-SY"/>
              </w:rPr>
              <w:t>NLP</w:t>
            </w: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C5B5FB7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البرمجة الخطية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873DD40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</w:tr>
      <w:tr w:rsidR="00C1179C" w14:paraId="19999024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7B72F2D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أعلى نطاق في برنامج 'نطاقات' السعودي؟</w:t>
            </w:r>
          </w:p>
        </w:tc>
      </w:tr>
      <w:tr w:rsidR="00C1179C" w14:paraId="5CC25737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33B70CC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الأخضر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A63130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الذهبي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5DDFA58" w14:textId="77777777" w:rsidR="00C1179C" w:rsidRPr="00DC7EB7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7FD9ACAD" w14:textId="77777777" w:rsidR="00C1179C" w:rsidRPr="00DC7EB7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</w:tr>
      <w:tr w:rsidR="00C1179C" w14:paraId="4E470EF9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698C840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نموذج كيركباتريك يقيس الأثر على نتائج الأعمال؟</w:t>
            </w:r>
          </w:p>
        </w:tc>
      </w:tr>
      <w:tr w:rsidR="00C1179C" w14:paraId="424FCAEE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7164A7D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ردّ الفعل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3463B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التعلم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DE165AC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السلوك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7B0678A8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النتائج</w:t>
            </w:r>
          </w:p>
        </w:tc>
      </w:tr>
      <w:tr w:rsidR="00C1179C" w14:paraId="5BC2048B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A28D6B8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2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المستخدم لاستخراج المعلومات تلقائياً من السير الذاتية؟</w:t>
            </w:r>
          </w:p>
        </w:tc>
      </w:tr>
      <w:tr w:rsidR="00C1179C" w14:paraId="6614F5A3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D352F13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Screening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C5BB8EE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Parsing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5D251D0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Filtering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09959C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Indexing</w:t>
            </w:r>
          </w:p>
        </w:tc>
      </w:tr>
      <w:tr w:rsidR="00C1179C" w14:paraId="6C5EDCE6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D2054B7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3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يُعتبر من الحسومات الإلزامية على الراتب؟</w:t>
            </w:r>
          </w:p>
        </w:tc>
      </w:tr>
      <w:tr w:rsidR="00C1179C" w14:paraId="4D16EC1F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E4D5D64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اشتراك صندوق الادخار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904864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التأمينات الاجتماعية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DA0B13B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قسط القرض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8BBF0F0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حسم الغياب</w:t>
            </w:r>
          </w:p>
        </w:tc>
      </w:tr>
      <w:tr w:rsidR="00C1179C" w14:paraId="11221EE1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36D3F4D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4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لإنشاء حساب في منصة "بصمتك"؟</w:t>
            </w:r>
          </w:p>
        </w:tc>
      </w:tr>
      <w:tr w:rsidR="00C1179C" w14:paraId="1A8EF670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507502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فروع الشركة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49B3E7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حساب وإدخال بيانات الشركة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2B82197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الموظفين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CED66D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المجموعات الإدارية والأقسام</w:t>
            </w:r>
          </w:p>
        </w:tc>
      </w:tr>
      <w:tr w:rsidR="00C1179C" w14:paraId="45F72474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990E03B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5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البيانات الشخصية التي يجب إدخالها عند إنشاء حساب موظف جديد في "بصمتك"؟</w:t>
            </w:r>
          </w:p>
        </w:tc>
      </w:tr>
      <w:tr w:rsidR="00C1179C" w14:paraId="043E1A3B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53E5B12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الوظيفة، الرقم الوظيفي، تاريخ بداية العمل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4388EB7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الحالة الاجتماعية، الجنسية، تاريخ الميلاد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8C7DFC3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الاسم، الاسم بالإنجليزية، رقم الجوال، البريد الإلكتروني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6E04184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رقم التأمينات الاجتماعية، تاريخ نهاية العقد</w:t>
            </w:r>
          </w:p>
        </w:tc>
      </w:tr>
      <w:tr w:rsidR="00C1179C" w14:paraId="394ADE9E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5D810287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6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تحديد نطاق بصمة الحضور والانصراف للموظفين عند إضافة فرع جديد؟</w:t>
            </w:r>
          </w:p>
        </w:tc>
      </w:tr>
      <w:tr w:rsidR="00C1179C" w14:paraId="3B0A5696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84B2A9E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اسم الفرع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6AEB35C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تحديد الموقع على الخريطة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723A099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الإحداثيات يدوياً فقط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6CD4CEB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يمكن تحديد النطاق، فهو ثابت</w:t>
            </w:r>
          </w:p>
        </w:tc>
      </w:tr>
      <w:tr w:rsidR="00C1179C" w14:paraId="58C6BDC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6A87CC1" w14:textId="77777777" w:rsidR="00C1179C" w:rsidRPr="00C1179C" w:rsidRDefault="00C1179C" w:rsidP="00805CCB">
            <w:pPr>
              <w:keepNext/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7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أنواع فترات العمل التي يمكن إضافتها للموظفين في نظام "بصمتك"؟</w:t>
            </w:r>
          </w:p>
        </w:tc>
      </w:tr>
      <w:tr w:rsidR="00C1179C" w14:paraId="23FF3637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B6C121A" w14:textId="77777777" w:rsidR="00C1179C" w:rsidRPr="00C1179C" w:rsidRDefault="00C1179C" w:rsidP="00805CCB">
            <w:pPr>
              <w:keepNext/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BFF44DD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محددة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6B01AED2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أو محددة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A9C94A4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يوجد خيار لتحديد نوع الفترة</w:t>
            </w:r>
          </w:p>
        </w:tc>
      </w:tr>
      <w:tr w:rsidR="00C1179C" w14:paraId="081DD1E4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0CF9F45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8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ماذا يحدث بعد الانتهاء من تحديد وإضافة فترات العمل للموظف؟؟</w:t>
            </w:r>
          </w:p>
        </w:tc>
      </w:tr>
      <w:tr w:rsidR="00C1179C" w14:paraId="18D0E54E" w14:textId="77777777" w:rsidTr="00805CCB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7B09D7A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توجيهك مباشرة إلى الواجهة الرئيسية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3A38BAB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تظهر قائمة بإعدادات الرواتب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432032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إرسال رسالة تأكيد للموظف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DAFB574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يجب إعادة إدخال البيانات الشخصية للموظف</w:t>
            </w:r>
          </w:p>
        </w:tc>
      </w:tr>
    </w:tbl>
    <w:p w14:paraId="20F9A3BA" w14:textId="77777777" w:rsidR="00C1179C" w:rsidRDefault="00C1179C" w:rsidP="00C1179C">
      <w:pPr>
        <w:bidi w:val="0"/>
        <w:spacing w:after="160" w:line="259" w:lineRule="auto"/>
        <w:jc w:val="left"/>
      </w:pPr>
    </w:p>
    <w:p w14:paraId="240AC780" w14:textId="77777777" w:rsidR="00C1179C" w:rsidRDefault="00C1179C" w:rsidP="00C1179C">
      <w:pPr>
        <w:bidi w:val="0"/>
        <w:spacing w:after="160" w:line="259" w:lineRule="auto"/>
        <w:jc w:val="left"/>
      </w:pPr>
    </w:p>
    <w:p w14:paraId="738CC72C" w14:textId="22F58D4F" w:rsidR="00C1179C" w:rsidRDefault="00C1179C">
      <w:pPr>
        <w:bidi w:val="0"/>
        <w:spacing w:after="160" w:line="259" w:lineRule="auto"/>
        <w:jc w:val="left"/>
      </w:pPr>
      <w:r>
        <w:br w:type="page"/>
      </w:r>
    </w:p>
    <w:p w14:paraId="7F01B0B2" w14:textId="77777777" w:rsidR="00C1179C" w:rsidRDefault="00C1179C" w:rsidP="00C1179C">
      <w:pPr>
        <w:jc w:val="center"/>
        <w:rPr>
          <w:rFonts w:ascii="Adobe Arabic" w:eastAsia="Calibri" w:hAnsi="Adobe Arabic" w:cs="Adobe Arabic"/>
          <w:b/>
          <w:bCs/>
          <w:sz w:val="48"/>
          <w:szCs w:val="52"/>
          <w:rtl/>
          <w14:glow w14:rad="228600">
            <w14:srgbClr w14:val="1464F4">
              <w14:alpha w14:val="60000"/>
            </w14:srgbClr>
          </w14:glow>
        </w:rPr>
      </w:pPr>
      <w:r w:rsidRPr="0090459D">
        <w:rPr>
          <w:noProof/>
          <w:lang w:bidi="ar-SY"/>
        </w:rPr>
        <w:lastRenderedPageBreak/>
        <mc:AlternateContent>
          <mc:Choice Requires="wpg">
            <w:drawing>
              <wp:inline distT="0" distB="0" distL="0" distR="0" wp14:anchorId="13810D98" wp14:editId="58F34BAC">
                <wp:extent cx="5633504" cy="593062"/>
                <wp:effectExtent l="0" t="0" r="5715" b="0"/>
                <wp:docPr id="1355500564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504" cy="593062"/>
                          <a:chOff x="0" y="0"/>
                          <a:chExt cx="7979822" cy="593062"/>
                        </a:xfrm>
                      </wpg:grpSpPr>
                      <wps:wsp>
                        <wps:cNvPr id="523823731" name="Rectangle 523823731"/>
                        <wps:cNvSpPr/>
                        <wps:spPr>
                          <a:xfrm>
                            <a:off x="0" y="0"/>
                            <a:ext cx="7979822" cy="523514"/>
                          </a:xfrm>
                          <a:prstGeom prst="rect">
                            <a:avLst/>
                          </a:prstGeom>
                          <a:solidFill>
                            <a:sysClr val="window" lastClr="FFFFFF">
                              <a:lumMod val="95000"/>
                            </a:sys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1780523310" name="Rectangle 1780523310"/>
                        <wps:cNvSpPr/>
                        <wps:spPr>
                          <a:xfrm>
                            <a:off x="0" y="453967"/>
                            <a:ext cx="7979822" cy="139095"/>
                          </a:xfrm>
                          <a:prstGeom prst="rect">
                            <a:avLst/>
                          </a:prstGeom>
                          <a:solidFill>
                            <a:srgbClr val="168489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45526115" name="TextBox 7"/>
                        <wps:cNvSpPr txBox="1"/>
                        <wps:spPr>
                          <a:xfrm>
                            <a:off x="1796583" y="0"/>
                            <a:ext cx="4386580" cy="5365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000662" w14:textId="550D3613" w:rsidR="00C1179C" w:rsidRDefault="00C1179C" w:rsidP="00C1179C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lang w:bidi="ar-SY"/>
                                </w:rPr>
                              </w:pPr>
                              <w:r>
                                <w:rPr>
                                  <w:rFonts w:ascii="Adobe Arabic" w:hAnsi="Adobe Arabic" w:cs="Adobe Arabic" w:hint="cs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  <w:lang w:bidi="ar-SY"/>
                                </w:rPr>
                                <w:t>الاجابات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3810D98" id="_x0000_s1062" style="width:443.6pt;height:46.7pt;mso-position-horizontal-relative:char;mso-position-vertical-relative:line" coordsize="79798,5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">
                <v:rect id="Rectangle 523823731" o:spid="_x0000_s1063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" fillcolor="#f2f2f2" stroked="f" strokeweight="1pt"/>
                <v:rect id="Rectangle 1780523310" o:spid="_x0000_s1064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" fillcolor="#168489" stroked="f" strokeweight="1pt"/>
                <v:shape id="TextBox 7" o:spid="_x0000_s1065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" filled="f" stroked="f">
                  <v:textbox>
                    <w:txbxContent>
                      <w:p w14:paraId="3F000662" w14:textId="550D3613" w:rsidR="00C1179C" w:rsidRDefault="00C1179C" w:rsidP="00C1179C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lang w:bidi="ar-SY"/>
                          </w:rPr>
                        </w:pPr>
                        <w:r>
                          <w:rPr>
                            <w:rFonts w:ascii="Adobe Arabic" w:hAnsi="Adobe Arabic" w:cs="Adobe Arabic" w:hint="cs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  <w:lang w:bidi="ar-SY"/>
                          </w:rPr>
                          <w:t>الاجابات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E4875C" w14:textId="77777777" w:rsidR="00C1179C" w:rsidRDefault="00C1179C" w:rsidP="00C1179C">
      <w:pPr>
        <w:jc w:val="center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2029C770" w14:textId="6887F955" w:rsidR="00C1179C" w:rsidRDefault="009A097F" w:rsidP="00C1179C">
      <w:pPr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3" w:history="1">
        <w:r w:rsidR="00C1179C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1- </w:t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ضع إشارة (</w:t>
        </w:r>
        <w:r w:rsidR="00C1179C" w:rsidRPr="009A097F">
          <w:rPr>
            <w:rStyle w:val="Hyperlink"/>
            <w:rFonts w:ascii="Calibri" w:eastAsia="Calibri" w:hAnsi="Calibri" w:cs="Arial"/>
            <w:sz w:val="40"/>
            <w:szCs w:val="40"/>
          </w:rPr>
          <w:sym w:font="Wingdings" w:char="F0FC"/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) أمام الإجابة الصحيحة:</w:t>
        </w:r>
      </w:hyperlink>
    </w:p>
    <w:tbl>
      <w:tblPr>
        <w:tblStyle w:val="1-6"/>
        <w:bidiVisual/>
        <w:tblW w:w="9467" w:type="dxa"/>
        <w:tblInd w:w="0" w:type="dxa"/>
        <w:tblLook w:val="04A0" w:firstRow="1" w:lastRow="0" w:firstColumn="1" w:lastColumn="0" w:noHBand="0" w:noVBand="1"/>
      </w:tblPr>
      <w:tblGrid>
        <w:gridCol w:w="1094"/>
        <w:gridCol w:w="1057"/>
        <w:gridCol w:w="1055"/>
        <w:gridCol w:w="724"/>
        <w:gridCol w:w="5537"/>
      </w:tblGrid>
      <w:tr w:rsidR="00C1179C" w14:paraId="62CBFDE3" w14:textId="77777777" w:rsidTr="00805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D4E6A1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8AADBF5" wp14:editId="1DC4EAA5">
                      <wp:extent cx="295275" cy="295275"/>
                      <wp:effectExtent l="9525" t="9525" r="9525" b="9525"/>
                      <wp:docPr id="1391184833" name="Rectangle: Rounded Corners 13911848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B8B1B8B" id="Rectangle: Rounded Corners 139118483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BA0B19C" w14:textId="77777777" w:rsidR="00C1179C" w:rsidRPr="00220D98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CAA915" w14:textId="77777777" w:rsidR="00C1179C" w:rsidRPr="00045076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</w:rPr>
            </w:pPr>
            <w:r w:rsidRPr="00045076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66A8EF7" wp14:editId="7BCB5304">
                      <wp:extent cx="295275" cy="295275"/>
                      <wp:effectExtent l="0" t="0" r="28575" b="28575"/>
                      <wp:docPr id="280372418" name="Rectangle: Rounded Corners 280372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56220A" id="Rectangle: Rounded Corners 28037241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C54467" w14:textId="77777777" w:rsidR="00C1179C" w:rsidRPr="00220D98" w:rsidRDefault="00C1179C" w:rsidP="00805CCB">
            <w:pPr>
              <w:spacing w:line="240" w:lineRule="auto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b w:val="0"/>
                <w:bCs w:val="0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DDD89F" w14:textId="77777777" w:rsidR="00C1179C" w:rsidRPr="00B71975" w:rsidRDefault="00C1179C" w:rsidP="00805C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</w:pPr>
            <w:r w:rsidRPr="00107D2D">
              <w:rPr>
                <w:rFonts w:ascii="Sakkal Majalla" w:hAnsi="Sakkal Majalla"/>
                <w:b w:val="0"/>
                <w:bCs w:val="0"/>
                <w:sz w:val="40"/>
                <w:szCs w:val="40"/>
                <w:rtl/>
                <w:lang w:bidi="ar-SY"/>
              </w:rPr>
              <w:t>ظهرت نظم معلومات الموارد البشرية لأول مرة في التسعينيات مع انتشار الحواسيب الشخصية</w:t>
            </w:r>
            <w:r>
              <w:rPr>
                <w:rFonts w:ascii="Sakkal Majalla" w:hAnsi="Sakkal Majalla" w:hint="cs"/>
                <w:b w:val="0"/>
                <w:bCs w:val="0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205C026D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46D7DB29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5492ADB" wp14:editId="1FF475AC">
                      <wp:extent cx="295275" cy="295275"/>
                      <wp:effectExtent l="0" t="0" r="28575" b="28575"/>
                      <wp:docPr id="841518156" name="Rectangle: Rounded Corners 841518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76DE0D0" id="Rectangle: Rounded Corners 8415181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61FF8ABC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37A3C25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16F8066" wp14:editId="0D9DB6AE">
                      <wp:extent cx="295275" cy="295275"/>
                      <wp:effectExtent l="9525" t="9525" r="9525" b="9525"/>
                      <wp:docPr id="516537861" name="Rectangle: Rounded Corners 5165378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9C6068" id="Rectangle: Rounded Corners 51653786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36215DC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04ED582A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يمكن تصنيف برامج إدارة الموارد البشرية حسب حجم المؤسسة (صغيرة، متوسطة، كبيرة)</w:t>
            </w:r>
            <w:r w:rsidRPr="00B71975">
              <w:rPr>
                <w:rFonts w:ascii="Sakkal Majalla" w:hAnsi="Sakkal Majalla"/>
                <w:sz w:val="40"/>
                <w:szCs w:val="40"/>
                <w:rtl/>
              </w:rPr>
              <w:t>.</w:t>
            </w:r>
          </w:p>
        </w:tc>
      </w:tr>
      <w:tr w:rsidR="00C1179C" w14:paraId="0D980717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04D5C7CC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7675F1B9" wp14:editId="0BA33356">
                      <wp:extent cx="295275" cy="295275"/>
                      <wp:effectExtent l="0" t="0" r="28575" b="28575"/>
                      <wp:docPr id="1878982681" name="Rectangle: Rounded Corners 18789826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389597" id="Rectangle: Rounded Corners 187898268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185E996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0030CCE8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65670409" wp14:editId="3C12B652">
                      <wp:extent cx="295275" cy="295275"/>
                      <wp:effectExtent l="9525" t="9525" r="9525" b="9525"/>
                      <wp:docPr id="1315204942" name="Rectangle: Rounded Corners 13152049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09A187" id="Rectangle: Rounded Corners 13152049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6B319FB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69CA3675" w14:textId="77777777" w:rsidR="00C1179C" w:rsidRPr="00B71975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من فوائد تطبيق نظم الحاسب الآلي في إدارة الموارد البشرية تحسين الكفاءة التشغيلية ودعم القرارات الإدارية</w:t>
            </w:r>
            <w:r w:rsidRPr="00045076"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C1179C" w14:paraId="6F85D264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1C54B601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E93497" wp14:editId="719365A9">
                      <wp:extent cx="295275" cy="295275"/>
                      <wp:effectExtent l="9525" t="9525" r="9525" b="9525"/>
                      <wp:docPr id="1348421916" name="Rectangle: Rounded Corners 13484219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8D9367" id="Rectangle: Rounded Corners 13484219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78D70420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6BC62F91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EAFF84F" wp14:editId="6A379646">
                      <wp:extent cx="295275" cy="295275"/>
                      <wp:effectExtent l="0" t="0" r="28575" b="28575"/>
                      <wp:docPr id="2094207711" name="Rectangle: Rounded Corners 20942077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D996C1" id="Rectangle: Rounded Corners 209420771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2D1BB5E7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1B1E2BDF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 w:rsidRPr="00107D2D">
              <w:rPr>
                <w:rFonts w:ascii="Sakkal Majalla" w:hAnsi="Sakkal Majalla"/>
                <w:sz w:val="40"/>
                <w:szCs w:val="40"/>
                <w:rtl/>
              </w:rPr>
              <w:t>مقاومة التغيير من قبل الموظفين لا تعتبر من معوقات تطبيق نظم الحاسب الآلي في إدارة الموارد البشرية</w:t>
            </w:r>
            <w:r>
              <w:rPr>
                <w:rFonts w:ascii="Sakkal Majalla" w:hAnsi="Sakkal Majalla" w:hint="cs"/>
                <w:sz w:val="40"/>
                <w:szCs w:val="40"/>
                <w:rtl/>
              </w:rPr>
              <w:t>.</w:t>
            </w:r>
          </w:p>
        </w:tc>
      </w:tr>
      <w:tr w:rsidR="00C1179C" w14:paraId="7553AC1D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7BE531FF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77B27CE" wp14:editId="3EC25E58">
                      <wp:extent cx="295275" cy="295275"/>
                      <wp:effectExtent l="9525" t="9525" r="9525" b="9525"/>
                      <wp:docPr id="1703238442" name="Rectangle: Rounded Corners 1703238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BAA7BEF" id="Rectangle: Rounded Corners 170323844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22BC0497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2208DF90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BC9B60A" wp14:editId="391E4831">
                      <wp:extent cx="295275" cy="295275"/>
                      <wp:effectExtent l="0" t="0" r="28575" b="28575"/>
                      <wp:docPr id="221923097" name="Rectangle: Rounded Corners 2219230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7DC19E" id="Rectangle: Rounded Corners 22192309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49754E76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44FD2B8" w14:textId="77777777" w:rsidR="00C1179C" w:rsidRPr="00B71975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تُعتبر البيانات الضخمة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Big Data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في الموارد البشرية مجرد كمية كبيرة من البيانات دون أي خصائص أخرى مميزة.</w:t>
            </w:r>
          </w:p>
        </w:tc>
      </w:tr>
      <w:tr w:rsidR="00C1179C" w14:paraId="3E8EF0DF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  <w:hideMark/>
          </w:tcPr>
          <w:p w14:paraId="25FEDB7C" w14:textId="77777777" w:rsidR="00C1179C" w:rsidRPr="00220D98" w:rsidRDefault="00C1179C" w:rsidP="00805CCB">
            <w:pPr>
              <w:spacing w:line="240" w:lineRule="auto"/>
              <w:jc w:val="left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3F0952C" wp14:editId="6A78FE58">
                      <wp:extent cx="295275" cy="295275"/>
                      <wp:effectExtent l="9525" t="9525" r="9525" b="9525"/>
                      <wp:docPr id="1594912499" name="Rectangle: Rounded Corners 1594912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EBA6CD7" id="Rectangle: Rounded Corners 15949124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  <w:hideMark/>
          </w:tcPr>
          <w:p w14:paraId="3D36DCC5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  <w:hideMark/>
          </w:tcPr>
          <w:p w14:paraId="7CC0384C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F28BC8A" wp14:editId="5A56F547">
                      <wp:extent cx="295275" cy="295275"/>
                      <wp:effectExtent l="0" t="0" r="28575" b="28575"/>
                      <wp:docPr id="1317055125" name="Rectangle: Rounded Corners 1317055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D29FB08" id="Rectangle: Rounded Corners 131705512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  <w:hideMark/>
          </w:tcPr>
          <w:p w14:paraId="753CA76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  <w:hideMark/>
          </w:tcPr>
          <w:p w14:paraId="32F00F7D" w14:textId="77777777" w:rsidR="00C1179C" w:rsidRPr="00B71975" w:rsidRDefault="00C1179C" w:rsidP="00805CC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لنظام معلومات الموارد البشرية السحابي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SaaS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أن يعمل بكفاءة بدون اتصال بالإنترنت.</w:t>
            </w:r>
          </w:p>
        </w:tc>
      </w:tr>
      <w:tr w:rsidR="00C1179C" w14:paraId="4674A64E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CBB7946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E2089E7" wp14:editId="6507774F">
                      <wp:extent cx="295275" cy="295275"/>
                      <wp:effectExtent l="9525" t="9525" r="9525" b="9525"/>
                      <wp:docPr id="720946393" name="Rectangle: Rounded Corners 720946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46D5F3" id="Rectangle: Rounded Corners 720946393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F28393D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528A597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bCs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660640" wp14:editId="5DE9A16C">
                      <wp:extent cx="295275" cy="295275"/>
                      <wp:effectExtent l="0" t="0" r="28575" b="28575"/>
                      <wp:docPr id="1811279067" name="Rectangle: Rounded Corners 18112790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9E86F6F" id="Rectangle: Rounded Corners 18112790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3654FD2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b/>
                <w:bCs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0B40D71" w14:textId="77777777" w:rsidR="00C1179C" w:rsidRPr="002D5FBB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التحليلات التنبؤية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Predictive Analytics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تجيب على السؤال 'ماذا يجب أن نفعل؟'</w:t>
            </w:r>
            <w:r w:rsidRPr="002D5FBB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53FC057C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41CDABA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7CD47D15" wp14:editId="1FF2C264">
                      <wp:extent cx="295275" cy="295275"/>
                      <wp:effectExtent l="0" t="0" r="28575" b="28575"/>
                      <wp:docPr id="1432636314" name="Rectangle: Rounded Corners 1432636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B156A9" id="Rectangle: Rounded Corners 143263631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1FFC39F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C00917D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B065A5D" wp14:editId="3DC5A92E">
                      <wp:extent cx="295275" cy="295275"/>
                      <wp:effectExtent l="9525" t="9525" r="9525" b="9525"/>
                      <wp:docPr id="1022191428" name="Rectangle: Rounded Corners 1022191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E6218B" id="Rectangle: Rounded Corners 102219142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CDA4360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C5780FB" w14:textId="77777777" w:rsidR="00C1179C" w:rsidRPr="0049367F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منصة 'قوى' السعودية توفر أكثر من 60 خدمة إلكترونية متعلقة بسوق العمل</w:t>
            </w:r>
            <w:r w:rsidRPr="0049367F"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00E5E5A5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66B39E5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2F82C3D" wp14:editId="1CE8F6EF">
                      <wp:extent cx="295275" cy="295275"/>
                      <wp:effectExtent l="0" t="0" r="28575" b="28575"/>
                      <wp:docPr id="1955793041" name="Rectangle: Rounded Corners 19557930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E647903" id="Rectangle: Rounded Corners 195579304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A98C37B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319035DA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C028AE5" wp14:editId="08976CE1">
                      <wp:extent cx="295275" cy="295275"/>
                      <wp:effectExtent l="9525" t="9525" r="9525" b="9525"/>
                      <wp:docPr id="107252155" name="Rectangle: Rounded Corners 107252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9EDA190" id="Rectangle: Rounded Corners 10725215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046EC2D1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8347E81" w14:textId="77777777" w:rsidR="00C1179C" w:rsidRPr="0049367F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للذكاء الاصطناعي في التوظيف أن يكون متحيزاً إذا كانت البيانات التدريبية متحيزة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78B89AEB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A7A90F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3438A69E" wp14:editId="7C5CBBAF">
                      <wp:extent cx="295275" cy="295275"/>
                      <wp:effectExtent l="9525" t="9525" r="9525" b="9525"/>
                      <wp:docPr id="1684345056" name="Rectangle: Rounded Corners 16843450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F337C66" id="Rectangle: Rounded Corners 168434505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10D6E2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B48B5DD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C9922F0" wp14:editId="1A502EBD">
                      <wp:extent cx="295275" cy="295275"/>
                      <wp:effectExtent l="0" t="0" r="28575" b="28575"/>
                      <wp:docPr id="481075038" name="Rectangle: Rounded Corners 481075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3A8999C" id="Rectangle: Rounded Corners 4810750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F75A4AA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F3B159A" w14:textId="5C6E808A" w:rsidR="00C1179C" w:rsidRPr="0049367F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حماية الأجور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WPS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اختياري في دول مجلس التعاون الخليجي.</w:t>
            </w:r>
          </w:p>
        </w:tc>
      </w:tr>
      <w:tr w:rsidR="00C1179C" w14:paraId="276AE2E6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D1C31BD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3381886" wp14:editId="410E8B1D">
                      <wp:extent cx="295275" cy="295275"/>
                      <wp:effectExtent l="0" t="0" r="28575" b="28575"/>
                      <wp:docPr id="1080094451" name="Rectangle: Rounded Corners 1080094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7ACE40E" id="Rectangle: Rounded Corners 108009445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DAD0FFB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134ACE61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 w:rsidRPr="0049367F"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B715B96" wp14:editId="36D364E8">
                      <wp:extent cx="295275" cy="295275"/>
                      <wp:effectExtent l="9525" t="9525" r="9525" b="9525"/>
                      <wp:docPr id="1155921824" name="Rectangle: Rounded Corners 11559218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4D0997" id="Rectangle: Rounded Corners 115592182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7DC0993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F6817EF" w14:textId="77777777" w:rsidR="00C1179C" w:rsidRPr="0049367F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التقنيات البيومترية تقضي تماماً على مشكلة البصمة بالوكالة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Buddy Punching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4D966E2E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A8F5870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6D2E2D5" wp14:editId="4354FB51">
                      <wp:extent cx="295275" cy="295275"/>
                      <wp:effectExtent l="9525" t="9525" r="9525" b="9525"/>
                      <wp:docPr id="1121215" name="Rectangle: Rounded Corners 1121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69A237" id="Rectangle: Rounded Corners 1121215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840941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07DC9D6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2E3A2885" wp14:editId="04299D8B">
                      <wp:extent cx="295275" cy="295275"/>
                      <wp:effectExtent l="0" t="0" r="28575" b="28575"/>
                      <wp:docPr id="1734330698" name="Rectangle: Rounded Corners 17343306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6E234A7" id="Rectangle: Rounded Corners 173433069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4B4F946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3DCBC6CD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في نموذج كيركباتريك لتقييم التدريب، المستوى الرابع (النتائج) هو الأسهل في القياس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7445BE9C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1F0DAE09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52AD3BB" wp14:editId="37098ECA">
                      <wp:extent cx="295275" cy="295275"/>
                      <wp:effectExtent l="9525" t="9525" r="9525" b="9525"/>
                      <wp:docPr id="146255268" name="Rectangle: Rounded Corners 1462552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2D8388F" id="Rectangle: Rounded Corners 14625526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ADA4225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2286C18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04B7BDC5" wp14:editId="0F0868C4">
                      <wp:extent cx="295275" cy="295275"/>
                      <wp:effectExtent l="0" t="0" r="28575" b="28575"/>
                      <wp:docPr id="585447371" name="Rectangle: Rounded Corners 585447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BE2FA0A" id="Rectangle: Rounded Corners 58544737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3C7A8D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4DA5FF73" w14:textId="77777777" w:rsidR="00C1179C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للروبوتات المحادثة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Chatbots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القائمة على القواعد أن تتعلم وتتحسن من تفاعلاتها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02762AC6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32AE4CBA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BF132B" wp14:editId="5143C4FB">
                      <wp:extent cx="295275" cy="295275"/>
                      <wp:effectExtent l="0" t="0" r="28575" b="28575"/>
                      <wp:docPr id="199329880" name="Rectangle: Rounded Corners 1993298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BF2221" id="Rectangle: Rounded Corners 19932988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63C23E5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DDE16A6" w14:textId="77777777" w:rsidR="00C1179C" w:rsidRPr="0049367F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379194C" wp14:editId="07CC6230">
                      <wp:extent cx="295275" cy="295275"/>
                      <wp:effectExtent l="9525" t="9525" r="9525" b="9525"/>
                      <wp:docPr id="2019236486" name="Rectangle: Rounded Corners 2019236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691198E" id="Rectangle: Rounded Corners 20192364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C17BAFE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56D7032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تقييم 360 درجة يشمل تقييمات من المدير المباشر والزملاء والمرؤوسين والتقييم الذاتي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1D22676F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A53A41B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6DF7C5E" wp14:editId="06B2ED15">
                      <wp:extent cx="295275" cy="295275"/>
                      <wp:effectExtent l="9525" t="9525" r="9525" b="9525"/>
                      <wp:docPr id="1612446670" name="Rectangle: Rounded Corners 16124466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33D5277" id="Rectangle: Rounded Corners 161244667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45CB5FCD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6270A97" w14:textId="77777777" w:rsidR="00C1179C" w:rsidRPr="0049367F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193DE452" wp14:editId="0A384AE7">
                      <wp:extent cx="295275" cy="295275"/>
                      <wp:effectExtent l="0" t="0" r="28575" b="28575"/>
                      <wp:docPr id="581427712" name="Rectangle: Rounded Corners 5814277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364E6B" id="Rectangle: Rounded Corners 581427712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2CE0637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4D15121" w14:textId="77777777" w:rsidR="00C1179C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صافي الراتب يساوي الراتب الأساسي فقط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0B9261D2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BE6DE52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9BE7731" wp14:editId="4A12B34A">
                      <wp:extent cx="295275" cy="295275"/>
                      <wp:effectExtent l="0" t="0" r="28575" b="28575"/>
                      <wp:docPr id="948265299" name="Rectangle: Rounded Corners 948265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570D911" id="Rectangle: Rounded Corners 9482652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2EBD730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CAB3FC0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D97E7B7" wp14:editId="07A13F1C">
                      <wp:extent cx="295275" cy="295275"/>
                      <wp:effectExtent l="9525" t="9525" r="9525" b="9525"/>
                      <wp:docPr id="1791526117" name="Rectangle: Rounded Corners 1791526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106B39F" id="Rectangle: Rounded Corners 179152611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0B99792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AF88851" w14:textId="77777777" w:rsidR="00C1179C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يهدف برنامج 'جدارات' السعودي إلى توحيد معايير الكفاءات المهنية عبر القطاعات المختلفة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6E0284B9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9BF7954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4FFED0AA" wp14:editId="7D97EC23">
                      <wp:extent cx="295275" cy="295275"/>
                      <wp:effectExtent l="9525" t="9525" r="9525" b="9525"/>
                      <wp:docPr id="1267491084" name="Rectangle: Rounded Corners 12674910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B557CE" id="Rectangle: Rounded Corners 126749108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19E3C4C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E7BEC99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84AE783" wp14:editId="03842F11">
                      <wp:extent cx="295275" cy="295275"/>
                      <wp:effectExtent l="0" t="0" r="28575" b="28575"/>
                      <wp:docPr id="894474046" name="Rectangle: Rounded Corners 8944740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C08CD6F" id="Rectangle: Rounded Corners 89447404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7330A43D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C199F57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الحوسبة السحابية تزيد من التكاليف الرأسمالية للمنظمات.</w:t>
            </w:r>
          </w:p>
        </w:tc>
      </w:tr>
      <w:tr w:rsidR="00C1179C" w14:paraId="0B5E7414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1AAAF48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F0AECB5" wp14:editId="1B4F5BD2">
                      <wp:extent cx="295275" cy="295275"/>
                      <wp:effectExtent l="0" t="0" r="28575" b="28575"/>
                      <wp:docPr id="88918674" name="Rectangle: Rounded Corners 889186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E97B37" id="Rectangle: Rounded Corners 8891867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C134395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A1490A8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6AB90B9" wp14:editId="2EDBF794">
                      <wp:extent cx="295275" cy="295275"/>
                      <wp:effectExtent l="9525" t="9525" r="9525" b="9525"/>
                      <wp:docPr id="170762191" name="Rectangle: Rounded Corners 170762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235A8D" id="Rectangle: Rounded Corners 17076219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1FE5B98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60C9289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معالجة اللغة الطبيعية (</w:t>
            </w:r>
            <w:r w:rsidRPr="00B431B0">
              <w:rPr>
                <w:rFonts w:ascii="Sakkal Majalla" w:hAnsi="Sakkal Majalla"/>
                <w:sz w:val="40"/>
                <w:szCs w:val="40"/>
                <w:lang w:bidi="ar-SY"/>
              </w:rPr>
              <w:t>NLP</w:t>
            </w: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) يمكن استخدامها لتحليل مشاعر الموظفين من النصوص.</w:t>
            </w:r>
          </w:p>
        </w:tc>
      </w:tr>
      <w:tr w:rsidR="00C1179C" w14:paraId="79F585D2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4197E2BB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w:lastRenderedPageBreak/>
              <mc:AlternateContent>
                <mc:Choice Requires="wps">
                  <w:drawing>
                    <wp:inline distT="0" distB="0" distL="0" distR="0" wp14:anchorId="47B5B1AC" wp14:editId="206DE336">
                      <wp:extent cx="295275" cy="295275"/>
                      <wp:effectExtent l="9525" t="9525" r="9525" b="9525"/>
                      <wp:docPr id="2039443027" name="Rectangle: Rounded Corners 2039443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B415C" id="Rectangle: Rounded Corners 203944302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E1F400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495A9C8F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B24C49" wp14:editId="75F2A46A">
                      <wp:extent cx="295275" cy="295275"/>
                      <wp:effectExtent l="0" t="0" r="28575" b="28575"/>
                      <wp:docPr id="623641186" name="Rectangle: Rounded Corners 623641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194AABD" id="Rectangle: Rounded Corners 62364118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434FDD4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FFA8CB9" w14:textId="77777777" w:rsidR="00C1179C" w:rsidRPr="00B431B0" w:rsidRDefault="00C1179C" w:rsidP="00805C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يجب على نظام معلومات الموارد البشرية أن يتكامل مع نظام المحاسبة فقط.</w:t>
            </w:r>
          </w:p>
        </w:tc>
      </w:tr>
      <w:tr w:rsidR="00C1179C" w14:paraId="37EBE9A6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5B1BC9CA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BE66ADA" wp14:editId="595B8F58">
                      <wp:extent cx="295275" cy="295275"/>
                      <wp:effectExtent l="0" t="0" r="28575" b="28575"/>
                      <wp:docPr id="686686587" name="Rectangle: Rounded Corners 6866865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F6B5DEA" id="Rectangle: Rounded Corners 68668658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54193801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66864E3C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0E93658" wp14:editId="1DD6BA64">
                      <wp:extent cx="295275" cy="295275"/>
                      <wp:effectExtent l="9525" t="9525" r="9525" b="9525"/>
                      <wp:docPr id="1390975401" name="Rectangle: Rounded Corners 1390975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5F0E2C7" id="Rectangle: Rounded Corners 1390975401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97445C3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0CA52E3F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إنشاء حساب جديد في منصة "بصمتك" عن طريق إدخال اسم الجهة/الشركة، الاسم، رقم الجوال، البريد الإلكتروني، وكلمة المرور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57B3C4EE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06F5912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51B961CC" wp14:editId="4FE9B649">
                      <wp:extent cx="295275" cy="295275"/>
                      <wp:effectExtent l="9525" t="9525" r="9525" b="9525"/>
                      <wp:docPr id="37779420" name="Rectangle: Rounded Corners 37779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781C36" id="Rectangle: Rounded Corners 37779420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7AB90A96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7D810DC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402ECEE" wp14:editId="42B56B26">
                      <wp:extent cx="295275" cy="295275"/>
                      <wp:effectExtent l="0" t="0" r="28575" b="28575"/>
                      <wp:docPr id="552309316" name="Rectangle: Rounded Corners 552309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8DC6916" id="Rectangle: Rounded Corners 55230931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70B7ED9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7F0E03C6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لا يمكن للمستخدم إضافة اختصارات أو عناصر جديدة إلى الواجهة الرئيسية لمنصة "بصمتك".</w:t>
            </w:r>
          </w:p>
        </w:tc>
      </w:tr>
      <w:tr w:rsidR="00C1179C" w14:paraId="18015549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696BDFF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1142470" wp14:editId="61335115">
                      <wp:extent cx="295275" cy="295275"/>
                      <wp:effectExtent l="0" t="0" r="28575" b="28575"/>
                      <wp:docPr id="441904899" name="Rectangle: Rounded Corners 4419048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447AFC6" id="Rectangle: Rounded Corners 441904899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0003A9D2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27968A06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50045751" wp14:editId="51969378">
                      <wp:extent cx="295275" cy="295275"/>
                      <wp:effectExtent l="9525" t="9525" r="9525" b="9525"/>
                      <wp:docPr id="648941106" name="Rectangle: Rounded Corners 648941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825BCB2" id="Rectangle: Rounded Corners 64894110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5539CC84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2567BE6E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عند إضافة فرع جديد، يجب تحديد موقعه على الخريطة وتحديد نطاق بصمة الحضور والانصراف للموظفين.</w:t>
            </w:r>
          </w:p>
        </w:tc>
      </w:tr>
      <w:tr w:rsidR="00C1179C" w14:paraId="57FF41D4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6318466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18A442A8" wp14:editId="7367232F">
                      <wp:extent cx="295275" cy="295275"/>
                      <wp:effectExtent l="0" t="0" r="28575" b="28575"/>
                      <wp:docPr id="1281007348" name="Rectangle: Rounded Corners 1281007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67C4FCC" id="Rectangle: Rounded Corners 128100734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4B0FD58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4F3ECF8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720B47F3" wp14:editId="35D42299">
                      <wp:extent cx="295275" cy="295275"/>
                      <wp:effectExtent l="9525" t="9525" r="9525" b="9525"/>
                      <wp:docPr id="1387317806" name="Rectangle: Rounded Corners 13873178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BA00963" id="Rectangle: Rounded Corners 138731780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1CD68AF6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D9DC0ED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إضافة فترات عمل مرنة أو محددة للموظفين في نظام "بصمتك".</w:t>
            </w:r>
          </w:p>
        </w:tc>
      </w:tr>
      <w:tr w:rsidR="00C1179C" w14:paraId="3CF8A4E3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768D340F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26402206" wp14:editId="380BF78C">
                      <wp:extent cx="295275" cy="295275"/>
                      <wp:effectExtent l="9525" t="9525" r="9525" b="9525"/>
                      <wp:docPr id="1974833667" name="Rectangle: Rounded Corners 19748336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7609C21" id="Rectangle: Rounded Corners 197483366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22131FAF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52B33658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4A2D5CC" wp14:editId="4879D379">
                      <wp:extent cx="295275" cy="295275"/>
                      <wp:effectExtent l="0" t="0" r="28575" b="28575"/>
                      <wp:docPr id="1505797544" name="Rectangle: Rounded Corners 1505797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5FED70" id="Rectangle: Rounded Corners 150579754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4038A988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58CC9EE5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نظام "بصمتك" لا يسمح بإضافة بدلات مثل بدل السكن أو بدل المواصلات إلى الراتب الأساسي</w:t>
            </w:r>
            <w:r>
              <w:rPr>
                <w:rFonts w:ascii="Sakkal Majalla" w:hAnsi="Sakkal Majalla" w:hint="cs"/>
                <w:sz w:val="40"/>
                <w:szCs w:val="40"/>
                <w:rtl/>
                <w:lang w:bidi="ar-SY"/>
              </w:rPr>
              <w:t>.</w:t>
            </w:r>
          </w:p>
        </w:tc>
      </w:tr>
      <w:tr w:rsidR="00C1179C" w14:paraId="37929AF5" w14:textId="77777777" w:rsidTr="00805CCB">
        <w:trPr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29DA6F4F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60A8C6D2" wp14:editId="55F0C8B3">
                      <wp:extent cx="295275" cy="295275"/>
                      <wp:effectExtent l="0" t="0" r="28575" b="28575"/>
                      <wp:docPr id="1766084554" name="Rectangle: Rounded Corners 1766084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F6C5CAC" id="Rectangle: Rounded Corners 1766084554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3BECF12E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0BED567E" w14:textId="77777777" w:rsidR="00C1179C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49000D07" wp14:editId="2200A6A7">
                      <wp:extent cx="295275" cy="295275"/>
                      <wp:effectExtent l="9525" t="9525" r="9525" b="9525"/>
                      <wp:docPr id="1187847737" name="Rectangle: Rounded Corners 11878477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77CFA2" id="Rectangle: Rounded Corners 1187847737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2B1BDF04" w14:textId="77777777" w:rsidR="00C1179C" w:rsidRPr="00220D98" w:rsidRDefault="00C1179C" w:rsidP="00805CCB">
            <w:pPr>
              <w:spacing w:line="240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7475B9E" w14:textId="77777777" w:rsidR="00C1179C" w:rsidRPr="00B431B0" w:rsidRDefault="00C1179C" w:rsidP="00805CCB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يمكن لمدير النظام مراجعة تفاصيل الطلبات المقدمة من الموظفين والموافقة عليها أو رفضها.</w:t>
            </w:r>
          </w:p>
        </w:tc>
      </w:tr>
      <w:tr w:rsidR="00C1179C" w14:paraId="27074DAD" w14:textId="77777777" w:rsidTr="00805C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" w:type="dxa"/>
            <w:vAlign w:val="center"/>
          </w:tcPr>
          <w:p w14:paraId="0E4F8BB0" w14:textId="77777777" w:rsidR="00C1179C" w:rsidRPr="00220D98" w:rsidRDefault="00C1179C" w:rsidP="00805CCB">
            <w:pPr>
              <w:spacing w:line="240" w:lineRule="auto"/>
              <w:jc w:val="left"/>
              <w:rPr>
                <w:rFonts w:cs="Times New Roman"/>
                <w:noProof/>
                <w:color w:val="168489"/>
                <w:szCs w:val="32"/>
              </w:rPr>
            </w:pPr>
            <w:r w:rsidRPr="00220D98">
              <w:rPr>
                <w:rFonts w:cs="Times New Roman"/>
                <w:noProof/>
                <w:color w:val="168489"/>
                <w:szCs w:val="32"/>
              </w:rPr>
              <mc:AlternateContent>
                <mc:Choice Requires="wps">
                  <w:drawing>
                    <wp:inline distT="0" distB="0" distL="0" distR="0" wp14:anchorId="0E0617BB" wp14:editId="5494DAA2">
                      <wp:extent cx="295275" cy="295275"/>
                      <wp:effectExtent l="0" t="0" r="28575" b="28575"/>
                      <wp:docPr id="337188438" name="Rectangle: Rounded Corners 337188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2AC9551" id="Rectangle: Rounded Corners 337188438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" fillcolor="#a8d08d [1945]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057" w:type="dxa"/>
            <w:vAlign w:val="center"/>
          </w:tcPr>
          <w:p w14:paraId="1CAE9AE2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</w:pPr>
            <w:r w:rsidRPr="00220D98">
              <w:rPr>
                <w:rFonts w:ascii="Sakkal Majalla" w:hAnsi="Sakkal Majalla"/>
                <w:color w:val="168489"/>
                <w:sz w:val="40"/>
                <w:szCs w:val="40"/>
                <w:rtl/>
                <w:lang w:bidi="ar-SY"/>
              </w:rPr>
              <w:t>صح</w:t>
            </w:r>
          </w:p>
        </w:tc>
        <w:tc>
          <w:tcPr>
            <w:tcW w:w="1055" w:type="dxa"/>
            <w:vAlign w:val="center"/>
          </w:tcPr>
          <w:p w14:paraId="71788F90" w14:textId="77777777" w:rsidR="00C1179C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noProof/>
                <w:szCs w:val="32"/>
              </w:rPr>
            </w:pPr>
            <w:r>
              <w:rPr>
                <w:rFonts w:cs="Times New Roman"/>
                <w:noProof/>
                <w:szCs w:val="32"/>
              </w:rPr>
              <mc:AlternateContent>
                <mc:Choice Requires="wps">
                  <w:drawing>
                    <wp:inline distT="0" distB="0" distL="0" distR="0" wp14:anchorId="32654C2F" wp14:editId="7328767F">
                      <wp:extent cx="295275" cy="295275"/>
                      <wp:effectExtent l="9525" t="9525" r="9525" b="9525"/>
                      <wp:docPr id="422617736" name="Rectangle: Rounded Corners 4226177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275" cy="295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4D6C0B4" id="Rectangle: Rounded Corners 422617736" o:spid="_x0000_s1026" style="width:23.25pt;height:2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" filled="f" strokeweight="1pt">
                      <v:stroke joinstyle="miter"/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724" w:type="dxa"/>
            <w:vAlign w:val="center"/>
          </w:tcPr>
          <w:p w14:paraId="392881BF" w14:textId="77777777" w:rsidR="00C1179C" w:rsidRPr="00220D98" w:rsidRDefault="00C1179C" w:rsidP="00805CCB">
            <w:pPr>
              <w:spacing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color w:val="C00000"/>
                <w:sz w:val="40"/>
                <w:szCs w:val="40"/>
                <w:rtl/>
              </w:rPr>
            </w:pPr>
            <w:r w:rsidRPr="00220D98">
              <w:rPr>
                <w:rFonts w:ascii="Sakkal Majalla" w:hAnsi="Sakkal Majalla"/>
                <w:color w:val="C00000"/>
                <w:sz w:val="40"/>
                <w:szCs w:val="40"/>
                <w:rtl/>
              </w:rPr>
              <w:t>خطأ</w:t>
            </w:r>
          </w:p>
        </w:tc>
        <w:tc>
          <w:tcPr>
            <w:tcW w:w="5537" w:type="dxa"/>
            <w:vAlign w:val="center"/>
          </w:tcPr>
          <w:p w14:paraId="62064EBB" w14:textId="77777777" w:rsidR="00C1179C" w:rsidRPr="00B431B0" w:rsidRDefault="00C1179C" w:rsidP="00805CCB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/>
                <w:sz w:val="40"/>
                <w:szCs w:val="40"/>
                <w:rtl/>
                <w:lang w:bidi="ar-SY"/>
              </w:rPr>
            </w:pPr>
            <w:r w:rsidRPr="00B431B0">
              <w:rPr>
                <w:rFonts w:ascii="Sakkal Majalla" w:hAnsi="Sakkal Majalla"/>
                <w:sz w:val="40"/>
                <w:szCs w:val="40"/>
                <w:rtl/>
                <w:lang w:bidi="ar-SY"/>
              </w:rPr>
              <w:t>يسمح نظام "بصمتك" بإنشاء تسلسل موافقات متوالٍ أو متوازٍ لطلبات الموظفين.</w:t>
            </w:r>
          </w:p>
        </w:tc>
      </w:tr>
    </w:tbl>
    <w:p w14:paraId="5E3BB558" w14:textId="77777777" w:rsidR="00C1179C" w:rsidRDefault="00C1179C" w:rsidP="00C1179C">
      <w:pPr>
        <w:keepNext/>
        <w:spacing w:line="254" w:lineRule="auto"/>
        <w:ind w:left="-6"/>
        <w:contextualSpacing/>
        <w:jc w:val="left"/>
        <w:rPr>
          <w:rFonts w:ascii="Adobe Arabic" w:eastAsia="Calibri" w:hAnsi="Adobe Arabic" w:cs="Adobe Arabic"/>
          <w:color w:val="C00000"/>
          <w:sz w:val="40"/>
          <w:szCs w:val="40"/>
          <w:rtl/>
        </w:rPr>
      </w:pPr>
    </w:p>
    <w:p w14:paraId="33A8E675" w14:textId="77777777" w:rsidR="00C1179C" w:rsidRDefault="00C1179C" w:rsidP="00C1179C">
      <w:pPr>
        <w:bidi w:val="0"/>
        <w:spacing w:after="160" w:line="259" w:lineRule="auto"/>
        <w:jc w:val="left"/>
        <w:rPr>
          <w:rFonts w:ascii="Adobe Arabic" w:eastAsia="Calibri" w:hAnsi="Adobe Arabic" w:cs="Adobe Arabic"/>
          <w:color w:val="C00000"/>
          <w:sz w:val="40"/>
          <w:szCs w:val="40"/>
        </w:rPr>
      </w:pPr>
      <w:r>
        <w:rPr>
          <w:rFonts w:ascii="Adobe Arabic" w:eastAsia="Calibri" w:hAnsi="Adobe Arabic" w:cs="Adobe Arabic"/>
          <w:color w:val="C00000"/>
          <w:sz w:val="40"/>
          <w:szCs w:val="40"/>
          <w:rtl/>
        </w:rPr>
        <w:br w:type="page"/>
      </w:r>
    </w:p>
    <w:p w14:paraId="719DE926" w14:textId="01B60062" w:rsidR="00C1179C" w:rsidRPr="00E34879" w:rsidRDefault="009A097F" w:rsidP="00C1179C">
      <w:pPr>
        <w:keepNext/>
        <w:spacing w:line="254" w:lineRule="auto"/>
        <w:rPr>
          <w:rFonts w:ascii="Adobe Arabic" w:eastAsia="Calibri" w:hAnsi="Adobe Arabic" w:cs="Adobe Arabic"/>
          <w:color w:val="C00000"/>
          <w:sz w:val="40"/>
          <w:szCs w:val="40"/>
        </w:rPr>
      </w:pPr>
      <w:hyperlink r:id="rId14" w:history="1">
        <w:r w:rsidR="00C1179C" w:rsidRPr="009A097F">
          <w:rPr>
            <w:rStyle w:val="Hyperlink"/>
            <w:rFonts w:ascii="Adobe Arabic" w:eastAsia="Calibri" w:hAnsi="Adobe Arabic" w:cs="Adobe Arabic" w:hint="cs"/>
            <w:sz w:val="40"/>
            <w:szCs w:val="40"/>
            <w:rtl/>
          </w:rPr>
          <w:t xml:space="preserve">2- </w:t>
        </w:r>
        <w:r w:rsidR="00C1179C" w:rsidRPr="009A097F">
          <w:rPr>
            <w:rStyle w:val="Hyperlink"/>
            <w:rFonts w:ascii="Adobe Arabic" w:eastAsia="Calibri" w:hAnsi="Adobe Arabic" w:cs="Adobe Arabic"/>
            <w:sz w:val="40"/>
            <w:szCs w:val="40"/>
            <w:rtl/>
          </w:rPr>
          <w:t>اختر الإجابة الصحيحة لكل من الأسئلة التالية:</w:t>
        </w:r>
      </w:hyperlink>
    </w:p>
    <w:tbl>
      <w:tblPr>
        <w:tblStyle w:val="TableGrid1"/>
        <w:bidiVisual/>
        <w:tblW w:w="5875" w:type="pct"/>
        <w:jc w:val="center"/>
        <w:tblInd w:w="0" w:type="dxa"/>
        <w:tblBorders>
          <w:top w:val="double" w:sz="4" w:space="0" w:color="168489"/>
          <w:left w:val="double" w:sz="4" w:space="0" w:color="168489"/>
          <w:bottom w:val="double" w:sz="4" w:space="0" w:color="168489"/>
          <w:right w:val="double" w:sz="4" w:space="0" w:color="168489"/>
          <w:insideH w:val="single" w:sz="4" w:space="0" w:color="168489"/>
          <w:insideV w:val="single" w:sz="8" w:space="0" w:color="0070C0"/>
        </w:tblBorders>
        <w:tblLook w:val="04A0" w:firstRow="1" w:lastRow="0" w:firstColumn="1" w:lastColumn="0" w:noHBand="0" w:noVBand="1"/>
      </w:tblPr>
      <w:tblGrid>
        <w:gridCol w:w="2576"/>
        <w:gridCol w:w="2569"/>
        <w:gridCol w:w="2854"/>
        <w:gridCol w:w="2571"/>
      </w:tblGrid>
      <w:tr w:rsidR="00C1179C" w14:paraId="5487849D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52063E0E" w14:textId="77777777" w:rsidR="00C1179C" w:rsidRPr="00220D98" w:rsidRDefault="00C1179C" w:rsidP="00805CCB">
            <w:pPr>
              <w:tabs>
                <w:tab w:val="center" w:pos="4680"/>
                <w:tab w:val="right" w:pos="9360"/>
              </w:tabs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المكونات الأساسية لقاعدة بيانات الموظف؟</w:t>
            </w:r>
          </w:p>
        </w:tc>
      </w:tr>
      <w:tr w:rsidR="00C1179C" w14:paraId="064223B7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DF75998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</w:rPr>
            </w:pPr>
            <w:r w:rsidRPr="001B6919">
              <w:rPr>
                <w:rFonts w:ascii="Sakkal Majalla" w:hAnsi="Sakkal Majalla"/>
                <w:sz w:val="34"/>
                <w:rtl/>
              </w:rPr>
              <w:t>بيانات العملاء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534FEE6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الموردين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D239FF0" w14:textId="77777777" w:rsidR="00C1179C" w:rsidRPr="00E34879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البيانات الشخصية والوظيفية والمالية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7ABB809E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بيانات المخزون</w:t>
            </w:r>
          </w:p>
        </w:tc>
      </w:tr>
      <w:tr w:rsidR="00C1179C" w14:paraId="470F5317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3260CFC4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2-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الغرض من استخدام نظام تتبع المتقدمين (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ATS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) في عملية التوظيف؟</w:t>
            </w:r>
          </w:p>
        </w:tc>
      </w:tr>
      <w:tr w:rsidR="00C1179C" w14:paraId="07700759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1F37EBC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الرواتب والأجور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551C2EB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تسريع وتبسيط عملية التوظيف وتحسين جودة المرشحين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CAF9C4C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إدارة الحضور والانصراف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480BCACD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تقييم أداء الموظفين</w:t>
            </w:r>
          </w:p>
        </w:tc>
      </w:tr>
      <w:tr w:rsidR="00C1179C" w14:paraId="15A77FEB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  <w:hideMark/>
          </w:tcPr>
          <w:p w14:paraId="6FD691E2" w14:textId="77777777" w:rsidR="00C1179C" w:rsidRPr="00220D98" w:rsidRDefault="00C1179C" w:rsidP="00805CCB">
            <w:pPr>
              <w:keepNext/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3-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فوائد الأرشفة الإلكترونية للمستندات في نظم معلومات الموارد البشرية؟</w:t>
            </w:r>
          </w:p>
        </w:tc>
      </w:tr>
      <w:tr w:rsidR="00C1179C" w14:paraId="7AB251CD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5E314BD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استخدام الورق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39F839C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صعوبة الوصول إلى المستندات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988AF32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تقليل الوقت المستغرق في البحث عن الوثائق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2BB5DB7F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زيادة تكاليف التخزين</w:t>
            </w:r>
          </w:p>
        </w:tc>
      </w:tr>
      <w:tr w:rsidR="00C1179C" w14:paraId="6371C0C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5F92E4B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4-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إحدى آليات التحقق من صحة البيانات في نظم معلومات الموارد البشرية؟</w:t>
            </w:r>
          </w:p>
        </w:tc>
      </w:tr>
      <w:tr w:rsidR="00C1179C" w14:paraId="19C41DB8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DFE2BE0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إدخال البيانات يدوياً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AE5FB14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تطبيق قواعد التحقق عند الإدخال والتعديل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23DE0BC7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تجاهل الأخطاء البسيطة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8769F25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الاعتماد على الموظفين لتصحيح الأخطاء</w:t>
            </w:r>
          </w:p>
        </w:tc>
      </w:tr>
      <w:tr w:rsidR="00C1179C" w14:paraId="1B8502D3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3B4D611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5-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المنصة السعودية المخصصة لتنظيم وتسهيل العمل المرن؟</w:t>
            </w:r>
          </w:p>
        </w:tc>
      </w:tr>
      <w:tr w:rsidR="00C1179C" w14:paraId="53D37527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8CA186A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قوى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C178A73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مدد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E2745DB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جدارات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3AFA180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نطاقات</w:t>
            </w:r>
          </w:p>
        </w:tc>
      </w:tr>
      <w:tr w:rsidR="00C1179C" w14:paraId="73D920C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2424835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6-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التحليلات يجيب على السؤال 'لماذا حدث؟'</w:t>
            </w:r>
          </w:p>
        </w:tc>
      </w:tr>
      <w:tr w:rsidR="00C1179C" w14:paraId="3DE9A09D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BCC2293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الوصفية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115753F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التشخيصية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E3D2097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التنبؤية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6A183657" w14:textId="77777777" w:rsidR="00C1179C" w:rsidRPr="00A33EA3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التوجيهية</w:t>
            </w:r>
          </w:p>
        </w:tc>
      </w:tr>
      <w:tr w:rsidR="00C1179C" w14:paraId="57366BE5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6C38E49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7-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النموذج السحابي الذي يوفر تطبيقات جاهزة عبر الإنترنت؟</w:t>
            </w:r>
          </w:p>
        </w:tc>
      </w:tr>
      <w:tr w:rsidR="00C1179C" w14:paraId="7188B982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DD6272D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IaaS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BA9D444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PaaS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D413CA0" w14:textId="77777777" w:rsidR="00C1179C" w:rsidRPr="009C13B5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SaaS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0ABF8CC9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DaaS</w:t>
            </w:r>
          </w:p>
        </w:tc>
      </w:tr>
      <w:tr w:rsidR="00C1179C" w14:paraId="61291F97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25419CCD" w14:textId="77777777" w:rsidR="00C1179C" w:rsidRPr="001B6919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8-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في معايير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SMART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 xml:space="preserve"> لمؤشرات الأداء، ماذا يعني حرف '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lang w:bidi="ar-SY"/>
              </w:rPr>
              <w:t>M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'؟</w:t>
            </w:r>
          </w:p>
        </w:tc>
      </w:tr>
      <w:tr w:rsidR="00C1179C" w14:paraId="545887B7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1ADC9C3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Manageable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0321F285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Measurable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8618008" w14:textId="77777777" w:rsidR="00C1179C" w:rsidRPr="001B6919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Meaningful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F7987B8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lang w:bidi="ar-SY"/>
              </w:rPr>
              <w:t>Mandatory</w:t>
            </w:r>
          </w:p>
        </w:tc>
      </w:tr>
      <w:tr w:rsidR="00C1179C" w14:paraId="45143CE1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635B6A92" w14:textId="77777777" w:rsidR="00C1179C" w:rsidRPr="00220D98" w:rsidRDefault="00C1179C" w:rsidP="00805CCB">
            <w:pPr>
              <w:keepNext/>
              <w:jc w:val="left"/>
              <w:rPr>
                <w:rFonts w:ascii="Sakkal Majalla" w:hAnsi="Sakkal Majalla"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9-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1B6919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هي التقنية التي تمكن الروبوتات المحادثة من فهم نية المستخدم؟</w:t>
            </w:r>
          </w:p>
        </w:tc>
      </w:tr>
      <w:tr w:rsidR="00C1179C" w14:paraId="2FBB8D4F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4705569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1B6919">
              <w:rPr>
                <w:rFonts w:ascii="Sakkal Majalla" w:hAnsi="Sakkal Majalla"/>
                <w:sz w:val="34"/>
                <w:rtl/>
                <w:lang w:bidi="ar-SY"/>
              </w:rPr>
              <w:t>التعلم الآلي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54897688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معالجة اللغة الطبيعية (</w:t>
            </w:r>
            <w:r w:rsidRPr="00C1179C">
              <w:rPr>
                <w:rFonts w:ascii="Sakkal Majalla" w:hAnsi="Sakkal Majalla"/>
                <w:sz w:val="34"/>
                <w:lang w:bidi="ar-SY"/>
              </w:rPr>
              <w:t>NLP</w:t>
            </w: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)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89533FF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البرمجة الخطية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4EF88963" w14:textId="77777777" w:rsid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  <w:lang w:bidi="ar-SY"/>
              </w:rPr>
            </w:pPr>
            <w:r w:rsidRPr="00C1179C">
              <w:rPr>
                <w:rFonts w:ascii="Sakkal Majalla" w:hAnsi="Sakkal Majalla"/>
                <w:sz w:val="34"/>
                <w:rtl/>
                <w:lang w:bidi="ar-SY"/>
              </w:rPr>
              <w:t>أشجار القرار</w:t>
            </w:r>
          </w:p>
        </w:tc>
      </w:tr>
      <w:tr w:rsidR="00C1179C" w14:paraId="3CE29ADD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928CA38" w14:textId="77777777" w:rsidR="00C1179C" w:rsidRPr="00220D98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10-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أعلى نطاق في برنامج 'نطاقات' السعودي؟</w:t>
            </w:r>
          </w:p>
        </w:tc>
      </w:tr>
      <w:tr w:rsidR="00C1179C" w14:paraId="63623628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5C5BE5ED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الأخضر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C90A68A" w14:textId="77777777" w:rsidR="00C1179C" w:rsidRPr="003F7E5B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الذهبي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451D61F" w14:textId="77777777" w:rsidR="00C1179C" w:rsidRPr="00DC7EB7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29042DF" w14:textId="77777777" w:rsidR="00C1179C" w:rsidRPr="00DC7EB7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البلاتيني</w:t>
            </w:r>
          </w:p>
        </w:tc>
      </w:tr>
      <w:tr w:rsidR="00C1179C" w14:paraId="151CDCB9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49C491DE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المستويات التالية في نموذج كيركباتريك يقيس الأثر على نتائج الأعمال؟</w:t>
            </w:r>
          </w:p>
        </w:tc>
      </w:tr>
      <w:tr w:rsidR="00C1179C" w14:paraId="264A5737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F4C6E57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ردّ الفعل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231BDE0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التعلم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494DEBAD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السلوك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D57399F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النتائج</w:t>
            </w:r>
          </w:p>
        </w:tc>
      </w:tr>
      <w:tr w:rsidR="00C1179C" w14:paraId="6A1ECA68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D009347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2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هو المصطلح المستخدم لاستخراج المعلومات تلقائياً من السير الذاتية؟</w:t>
            </w:r>
          </w:p>
        </w:tc>
      </w:tr>
      <w:tr w:rsidR="00C1179C" w14:paraId="582EDD78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A47D9C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Screening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717AE45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Parsing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12969BCD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Filtering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36E3B1F5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</w:rPr>
              <w:t>Indexing</w:t>
            </w:r>
          </w:p>
        </w:tc>
      </w:tr>
      <w:tr w:rsidR="00C1179C" w14:paraId="41312204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8F319CA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3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أي من التالي يُعتبر من الحسومات الإلزامية على الراتب؟</w:t>
            </w:r>
          </w:p>
        </w:tc>
      </w:tr>
      <w:tr w:rsidR="00C1179C" w14:paraId="18EFA783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4F2BFCF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اشتراك صندوق الادخار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FB51F32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التأمينات الاجتماعية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227AA77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قسط القرض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676719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حسم الغياب</w:t>
            </w:r>
          </w:p>
        </w:tc>
      </w:tr>
      <w:tr w:rsidR="00C1179C" w14:paraId="5FB5E8C4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CFA0C48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4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الخطوة الأولى لإنشاء حساب في منصة "بصمتك"؟</w:t>
            </w:r>
          </w:p>
        </w:tc>
      </w:tr>
      <w:tr w:rsidR="00C1179C" w14:paraId="33563315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0AF936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فروع الشركة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AB694FC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حساب وإدخال بيانات الشركة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97E54B9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إضافة الموظفين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E851A7E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إنشاء المجموعات الإدارية والأقسام</w:t>
            </w:r>
          </w:p>
        </w:tc>
      </w:tr>
      <w:tr w:rsidR="00C1179C" w14:paraId="4F627829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CF28845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5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البيانات الشخصية التي يجب إدخالها عند إنشاء حساب موظف جديد في "بصمتك"؟</w:t>
            </w:r>
          </w:p>
        </w:tc>
      </w:tr>
      <w:tr w:rsidR="00C1179C" w14:paraId="030DADAD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0FA8A679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الوظيفة، الرقم الوظيفي، تاريخ بداية العمل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540720CF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الحالة الاجتماعية، الجنسية، تاريخ الميلاد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0828F8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الاسم، الاسم بالإنجليزية، رقم الجوال، البريد الإلكتروني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BC8D7DB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رقم التأمينات الاجتماعية، تاريخ نهاية العقد</w:t>
            </w:r>
          </w:p>
        </w:tc>
      </w:tr>
      <w:tr w:rsidR="00C1179C" w14:paraId="4474210B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ECC7368" w14:textId="77777777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6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كيف يمكن تحديد نطاق بصمة الحضور والانصراف للموظفين عند إضافة فرع جديد؟</w:t>
            </w:r>
          </w:p>
        </w:tc>
      </w:tr>
      <w:tr w:rsidR="00C1179C" w14:paraId="13F84B95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36247FAF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اسم الفرع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31432A80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تحديد الموقع على الخريطة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78C246BD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عن طريق إدخال الإحداثيات يدوياً فقط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5020C37C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يمكن تحديد النطاق، فهو ثابت</w:t>
            </w:r>
          </w:p>
        </w:tc>
      </w:tr>
      <w:tr w:rsidR="00C1179C" w14:paraId="1FA072CC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7785D4F" w14:textId="77777777" w:rsidR="00C1179C" w:rsidRPr="00C1179C" w:rsidRDefault="00C1179C" w:rsidP="00805CCB">
            <w:pPr>
              <w:keepNext/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lastRenderedPageBreak/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7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 هي أنواع فترات العمل التي يمكن إضافتها للموظفين في نظام "بصمتك"؟</w:t>
            </w:r>
          </w:p>
        </w:tc>
      </w:tr>
      <w:tr w:rsidR="00C1179C" w14:paraId="30064C2F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6960C071" w14:textId="77777777" w:rsidR="00C1179C" w:rsidRPr="00C1179C" w:rsidRDefault="00C1179C" w:rsidP="00805CCB">
            <w:pPr>
              <w:keepNext/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فقط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3FC3A211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محددة فقط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4F2D390C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مرنة أو محددة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14F25728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لا يوجد خيار لتحديد نوع الفترة</w:t>
            </w:r>
          </w:p>
        </w:tc>
      </w:tr>
      <w:tr w:rsidR="00C1179C" w14:paraId="7318F0A5" w14:textId="77777777" w:rsidTr="00805CCB">
        <w:trPr>
          <w:jc w:val="center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CA578D1" w14:textId="30ACD236" w:rsidR="00C1179C" w:rsidRPr="00C1179C" w:rsidRDefault="00C1179C" w:rsidP="00805CCB">
            <w:pPr>
              <w:jc w:val="left"/>
              <w:rPr>
                <w:rFonts w:ascii="Sakkal Majalla" w:hAnsi="Sakkal Majalla"/>
                <w:sz w:val="34"/>
                <w:rtl/>
              </w:rPr>
            </w:pP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1</w:t>
            </w:r>
            <w:r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>8</w:t>
            </w:r>
            <w:r w:rsidRPr="00220D98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-</w:t>
            </w:r>
            <w:r w:rsidRPr="00220D98">
              <w:rPr>
                <w:rFonts w:ascii="Sakkal Majalla" w:hAnsi="Sakkal Majalla" w:hint="cs"/>
                <w:b/>
                <w:bCs/>
                <w:color w:val="168489"/>
                <w:sz w:val="34"/>
                <w:rtl/>
                <w:lang w:bidi="ar-SY"/>
              </w:rPr>
              <w:t xml:space="preserve"> </w:t>
            </w:r>
            <w:r w:rsidRPr="00C1179C">
              <w:rPr>
                <w:rFonts w:ascii="Sakkal Majalla" w:hAnsi="Sakkal Majalla"/>
                <w:b/>
                <w:bCs/>
                <w:color w:val="168489"/>
                <w:sz w:val="34"/>
                <w:rtl/>
                <w:lang w:bidi="ar-SY"/>
              </w:rPr>
              <w:t>ماذا يحدث بعد الانتهاء من تحديد وإضافة فترات العمل للموظف؟</w:t>
            </w:r>
          </w:p>
        </w:tc>
      </w:tr>
      <w:tr w:rsidR="00C1179C" w14:paraId="6619AD5B" w14:textId="77777777" w:rsidTr="0091425F">
        <w:trPr>
          <w:jc w:val="center"/>
        </w:trPr>
        <w:tc>
          <w:tcPr>
            <w:tcW w:w="1219" w:type="pct"/>
            <w:tcBorders>
              <w:right w:val="single" w:sz="4" w:space="0" w:color="168489"/>
            </w:tcBorders>
            <w:vAlign w:val="center"/>
          </w:tcPr>
          <w:p w14:paraId="1ED4DA90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توجيهك مباشرة إلى الواجهة الرئيسية</w:t>
            </w:r>
          </w:p>
        </w:tc>
        <w:tc>
          <w:tcPr>
            <w:tcW w:w="1215" w:type="pct"/>
            <w:tcBorders>
              <w:left w:val="single" w:sz="4" w:space="0" w:color="168489"/>
              <w:right w:val="single" w:sz="4" w:space="0" w:color="168489"/>
            </w:tcBorders>
            <w:shd w:val="clear" w:color="auto" w:fill="E2EFD9" w:themeFill="accent6" w:themeFillTint="33"/>
            <w:vAlign w:val="center"/>
          </w:tcPr>
          <w:p w14:paraId="66D17A16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تظهر قائمة بإعدادات الرواتب</w:t>
            </w:r>
          </w:p>
        </w:tc>
        <w:tc>
          <w:tcPr>
            <w:tcW w:w="1350" w:type="pct"/>
            <w:tcBorders>
              <w:left w:val="single" w:sz="4" w:space="0" w:color="168489"/>
              <w:right w:val="single" w:sz="4" w:space="0" w:color="168489"/>
            </w:tcBorders>
            <w:vAlign w:val="center"/>
          </w:tcPr>
          <w:p w14:paraId="0D458B8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يتم إرسال رسالة تأكيد للموظف</w:t>
            </w:r>
          </w:p>
        </w:tc>
        <w:tc>
          <w:tcPr>
            <w:tcW w:w="1216" w:type="pct"/>
            <w:tcBorders>
              <w:left w:val="single" w:sz="4" w:space="0" w:color="168489"/>
            </w:tcBorders>
            <w:vAlign w:val="center"/>
          </w:tcPr>
          <w:p w14:paraId="4006F60A" w14:textId="77777777" w:rsidR="00C1179C" w:rsidRPr="00C1179C" w:rsidRDefault="00C1179C" w:rsidP="00805CCB">
            <w:pPr>
              <w:jc w:val="center"/>
              <w:rPr>
                <w:rFonts w:ascii="Sakkal Majalla" w:hAnsi="Sakkal Majalla"/>
                <w:sz w:val="34"/>
                <w:rtl/>
              </w:rPr>
            </w:pPr>
            <w:r w:rsidRPr="00C1179C">
              <w:rPr>
                <w:rFonts w:ascii="Sakkal Majalla" w:hAnsi="Sakkal Majalla"/>
                <w:sz w:val="34"/>
                <w:rtl/>
              </w:rPr>
              <w:t>يجب إعادة إدخال البيانات الشخصية للموظف</w:t>
            </w:r>
          </w:p>
        </w:tc>
      </w:tr>
    </w:tbl>
    <w:p w14:paraId="021C6018" w14:textId="77777777" w:rsidR="00C1179C" w:rsidRDefault="00C1179C" w:rsidP="00C1179C">
      <w:pPr>
        <w:bidi w:val="0"/>
        <w:spacing w:after="160" w:line="259" w:lineRule="auto"/>
        <w:jc w:val="left"/>
      </w:pPr>
    </w:p>
    <w:p w14:paraId="159F18A4" w14:textId="77777777" w:rsidR="00C1179C" w:rsidRDefault="00C1179C" w:rsidP="00C1179C">
      <w:pPr>
        <w:bidi w:val="0"/>
        <w:spacing w:after="160" w:line="259" w:lineRule="auto"/>
        <w:jc w:val="left"/>
      </w:pPr>
    </w:p>
    <w:p w14:paraId="413ADDC7" w14:textId="77777777" w:rsidR="00464AA2" w:rsidRDefault="00464AA2" w:rsidP="00645631">
      <w:pPr>
        <w:bidi w:val="0"/>
        <w:spacing w:after="160" w:line="259" w:lineRule="auto"/>
        <w:jc w:val="left"/>
      </w:pPr>
    </w:p>
    <w:p w14:paraId="065E3B98" w14:textId="77777777" w:rsidR="00464AA2" w:rsidRDefault="00464AA2" w:rsidP="004D42E5">
      <w:pPr>
        <w:bidi w:val="0"/>
        <w:spacing w:after="160" w:line="259" w:lineRule="auto"/>
        <w:jc w:val="left"/>
      </w:pPr>
    </w:p>
    <w:sectPr w:rsidR="00464AA2" w:rsidSect="005414E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40" w:right="1440" w:bottom="1440" w:left="1440" w:header="720" w:footer="93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C9F92" w14:textId="77777777" w:rsidR="00E7282B" w:rsidRDefault="00E7282B" w:rsidP="00F53D08">
      <w:pPr>
        <w:spacing w:line="240" w:lineRule="auto"/>
      </w:pPr>
      <w:r>
        <w:separator/>
      </w:r>
    </w:p>
  </w:endnote>
  <w:endnote w:type="continuationSeparator" w:id="0">
    <w:p w14:paraId="7C557E40" w14:textId="77777777" w:rsidR="00E7282B" w:rsidRDefault="00E7282B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4E21" w14:textId="77777777" w:rsidR="00ED5F5B" w:rsidRDefault="00ED5F5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A7036" w14:textId="026B4BD9" w:rsidR="00220D98" w:rsidRPr="00220D98" w:rsidRDefault="00ED5F5B" w:rsidP="00220D98">
    <w:pPr>
      <w:pStyle w:val="a4"/>
      <w:spacing w:line="360" w:lineRule="auto"/>
      <w:jc w:val="right"/>
      <w:rPr>
        <w:color w:val="168489"/>
        <w:sz w:val="40"/>
        <w:szCs w:val="4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3BD2610" wp14:editId="7AD88A44">
              <wp:simplePos x="0" y="0"/>
              <wp:positionH relativeFrom="column">
                <wp:posOffset>-654050</wp:posOffset>
              </wp:positionH>
              <wp:positionV relativeFrom="paragraph">
                <wp:posOffset>488646</wp:posOffset>
              </wp:positionV>
              <wp:extent cx="1375410" cy="254000"/>
              <wp:effectExtent l="0" t="0" r="0" b="0"/>
              <wp:wrapNone/>
              <wp:docPr id="1697864626" name="مستطيل 16978646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C1D18D" w14:textId="77777777" w:rsidR="00ED5F5B" w:rsidRPr="007C020A" w:rsidRDefault="00ED5F5B" w:rsidP="00ED5F5B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BD2610" id="مستطيل 1697864626" o:spid="_x0000_s1069" style="position:absolute;margin-left:-51.5pt;margin-top:38.5pt;width:108.3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G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" filled="f" stroked="f" strokeweight="1pt">
              <v:textbox>
                <w:txbxContent>
                  <w:p w14:paraId="15C1D18D" w14:textId="77777777" w:rsidR="00ED5F5B" w:rsidRPr="007C020A" w:rsidRDefault="00ED5F5B" w:rsidP="00ED5F5B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sdt>
      <w:sdtPr>
        <w:rPr>
          <w:color w:val="168489"/>
          <w:sz w:val="40"/>
          <w:szCs w:val="44"/>
          <w:rtl/>
        </w:rPr>
        <w:id w:val="6818605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220D98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 wp14:anchorId="48F57CBA" wp14:editId="33B94B97">
                  <wp:simplePos x="0" y="0"/>
                  <wp:positionH relativeFrom="page">
                    <wp:align>left</wp:align>
                  </wp:positionH>
                  <wp:positionV relativeFrom="paragraph">
                    <wp:posOffset>-3419475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5D0C6245" id="Group 39" o:spid="_x0000_s1026" style="position:absolute;margin-left:0;margin-top:-269.25pt;width:326.5pt;height:328pt;z-index:251662336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FvpReP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20D98" w:rsidRPr="00220D98">
          <w:rPr>
            <w:color w:val="168489"/>
            <w:sz w:val="40"/>
            <w:szCs w:val="44"/>
          </w:rPr>
          <w:fldChar w:fldCharType="begin"/>
        </w:r>
        <w:r w:rsidR="00220D98" w:rsidRPr="00220D98">
          <w:rPr>
            <w:color w:val="168489"/>
            <w:sz w:val="40"/>
            <w:szCs w:val="44"/>
          </w:rPr>
          <w:instrText xml:space="preserve"> PAGE   \* MERGEFORMAT </w:instrText>
        </w:r>
        <w:r w:rsidR="00220D98" w:rsidRPr="00220D98">
          <w:rPr>
            <w:color w:val="168489"/>
            <w:sz w:val="40"/>
            <w:szCs w:val="44"/>
          </w:rPr>
          <w:fldChar w:fldCharType="separate"/>
        </w:r>
        <w:r w:rsidR="00220D98" w:rsidRPr="00220D98">
          <w:rPr>
            <w:noProof/>
            <w:color w:val="168489"/>
            <w:sz w:val="40"/>
            <w:szCs w:val="44"/>
          </w:rPr>
          <w:t>2</w:t>
        </w:r>
        <w:r w:rsidR="00220D98" w:rsidRPr="00220D98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133F6E49" w14:textId="694968EB" w:rsidR="00A46D9A" w:rsidRDefault="00ED5F5B">
    <w:pPr>
      <w:pStyle w:val="a4"/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C3FBB6D" wp14:editId="6269882D">
              <wp:simplePos x="0" y="0"/>
              <wp:positionH relativeFrom="column">
                <wp:posOffset>1619885</wp:posOffset>
              </wp:positionH>
              <wp:positionV relativeFrom="paragraph">
                <wp:posOffset>59386</wp:posOffset>
              </wp:positionV>
              <wp:extent cx="1628775" cy="304800"/>
              <wp:effectExtent l="0" t="0" r="0" b="0"/>
              <wp:wrapNone/>
              <wp:docPr id="1224292237" name="مربع نص 12242922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95D98A" w14:textId="77777777" w:rsidR="00ED5F5B" w:rsidRPr="00ED5F5B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ED5F5B">
                            <w:rPr>
                              <w:rFonts w:ascii="Sakkal Majalla" w:hAnsi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FBB6D" id="_x0000_t202" coordsize="21600,21600" o:spt="202" path="m,l,21600r21600,l21600,xe">
              <v:stroke joinstyle="miter"/>
              <v:path gradientshapeok="t" o:connecttype="rect"/>
            </v:shapetype>
            <v:shape id="مربع نص 1224292237" o:spid="_x0000_s1070" type="#_x0000_t202" style="position:absolute;left:0;text-align:left;margin-left:127.55pt;margin-top:4.7pt;width:128.25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" filled="f" stroked="f" strokeweight=".5pt">
              <v:textbox>
                <w:txbxContent>
                  <w:p w14:paraId="7D95D98A" w14:textId="77777777" w:rsidR="00ED5F5B" w:rsidRPr="00ED5F5B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ED5F5B">
                      <w:rPr>
                        <w:rFonts w:ascii="Sakkal Majalla" w:hAnsi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rFonts w:ascii="Sakkal Majalla" w:hAnsi="Sakkal Majalla"/>
        <w:b/>
        <w:bCs/>
        <w:noProof/>
        <w:color w:val="002060"/>
        <w:sz w:val="34"/>
        <w:rtl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12C3A48" wp14:editId="254A38F9">
              <wp:simplePos x="0" y="0"/>
              <wp:positionH relativeFrom="column">
                <wp:posOffset>3357245</wp:posOffset>
              </wp:positionH>
              <wp:positionV relativeFrom="paragraph">
                <wp:posOffset>152731</wp:posOffset>
              </wp:positionV>
              <wp:extent cx="2374265" cy="1402715"/>
              <wp:effectExtent l="0" t="0" r="0" b="0"/>
              <wp:wrapNone/>
              <wp:docPr id="130540410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52C5E7E" w14:textId="77777777" w:rsidR="00ED5F5B" w:rsidRPr="00DC31A5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  <w:t>مركز أبحاث الدولية للتدريب</w:t>
                          </w:r>
                        </w:p>
                        <w:p w14:paraId="5231DCBE" w14:textId="77777777" w:rsidR="00ED5F5B" w:rsidRPr="00DC31A5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DEE3E1D" w14:textId="77777777" w:rsidR="00ED5F5B" w:rsidRPr="00DC31A5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17D1B741" w14:textId="77777777" w:rsidR="00ED5F5B" w:rsidRPr="00DC31A5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Mobile &amp; whatssup:</w:t>
                          </w:r>
                        </w:p>
                        <w:p w14:paraId="636FEE7C" w14:textId="77777777" w:rsidR="00ED5F5B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/>
                              <w:b/>
                              <w:bCs/>
                            </w:rPr>
                            <w:t>00962779222666</w:t>
                          </w:r>
                        </w:p>
                        <w:p w14:paraId="581CFBE3" w14:textId="77777777" w:rsidR="00ED5F5B" w:rsidRPr="00DC31A5" w:rsidRDefault="00ED5F5B" w:rsidP="00ED5F5B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/>
                              <w:b/>
                              <w:bCs/>
                              <w:rtl/>
                            </w:rPr>
                          </w:pPr>
                          <w:r>
                            <w:rPr>
                              <w:rFonts w:ascii="Sakkal Majalla" w:hAnsi="Sakkal Majalla" w:hint="cs"/>
                              <w:b/>
                              <w:bCs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2C3A48" id="مستطيل 38" o:spid="_x0000_s1071" style="position:absolute;left:0;text-align:left;margin-left:264.35pt;margin-top:12.05pt;width:186.95pt;height:110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Bgh9AP3gAAAAoBAAAP&#10;AAAAAAAAAAAAAAAAANAEAABkcnMvZG93bnJldi54bWxQSwUGAAAAAAQABADzAAAA2wUAAAAA&#10;" filled="f" stroked="f" strokeweight="1pt">
              <v:textbox>
                <w:txbxContent>
                  <w:p w14:paraId="452C5E7E" w14:textId="77777777" w:rsidR="00ED5F5B" w:rsidRPr="00DC31A5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  <w:rtl/>
                      </w:rPr>
                      <w:t>مركز أبحاث الدولية للتدريب</w:t>
                    </w:r>
                  </w:p>
                  <w:p w14:paraId="5231DCBE" w14:textId="77777777" w:rsidR="00ED5F5B" w:rsidRPr="00DC31A5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DEE3E1D" w14:textId="77777777" w:rsidR="00ED5F5B" w:rsidRPr="00DC31A5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17D1B741" w14:textId="77777777" w:rsidR="00ED5F5B" w:rsidRPr="00DC31A5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Mobile &amp; whatssup:</w:t>
                    </w:r>
                  </w:p>
                  <w:p w14:paraId="636FEE7C" w14:textId="77777777" w:rsidR="00ED5F5B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 w:rsidRPr="00DC31A5">
                      <w:rPr>
                        <w:rFonts w:ascii="Sakkal Majalla" w:hAnsi="Sakkal Majalla"/>
                        <w:b/>
                        <w:bCs/>
                      </w:rPr>
                      <w:t>00962779222666</w:t>
                    </w:r>
                  </w:p>
                  <w:p w14:paraId="581CFBE3" w14:textId="77777777" w:rsidR="00ED5F5B" w:rsidRPr="00DC31A5" w:rsidRDefault="00ED5F5B" w:rsidP="00ED5F5B">
                    <w:pPr>
                      <w:spacing w:line="240" w:lineRule="auto"/>
                      <w:jc w:val="center"/>
                      <w:rPr>
                        <w:rFonts w:ascii="Sakkal Majalla" w:hAnsi="Sakkal Majalla"/>
                        <w:b/>
                        <w:bCs/>
                        <w:rtl/>
                      </w:rPr>
                    </w:pPr>
                    <w:r>
                      <w:rPr>
                        <w:rFonts w:ascii="Sakkal Majalla" w:hAnsi="Sakkal Majalla" w:hint="cs"/>
                        <w:b/>
                        <w:bCs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B5F5" w14:textId="77777777" w:rsidR="00ED5F5B" w:rsidRDefault="00ED5F5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D0A43" w14:textId="77777777" w:rsidR="00E7282B" w:rsidRDefault="00E7282B" w:rsidP="00F53D08">
      <w:pPr>
        <w:spacing w:line="240" w:lineRule="auto"/>
      </w:pPr>
      <w:r>
        <w:separator/>
      </w:r>
    </w:p>
  </w:footnote>
  <w:footnote w:type="continuationSeparator" w:id="0">
    <w:p w14:paraId="3CB34126" w14:textId="77777777" w:rsidR="00E7282B" w:rsidRDefault="00E7282B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BF01" w14:textId="77777777" w:rsidR="00ED5F5B" w:rsidRDefault="00ED5F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FB27" w14:textId="77777777" w:rsidR="00A46D9A" w:rsidRPr="00902465" w:rsidRDefault="00220D98" w:rsidP="00A46D9A">
    <w:pPr>
      <w:pStyle w:val="a3"/>
      <w:jc w:val="left"/>
      <w:rPr>
        <w:rFonts w:ascii="Dubai" w:hAnsi="Dubai" w:cs="Dubai"/>
        <w:sz w:val="32"/>
      </w:rPr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60288" behindDoc="0" locked="0" layoutInCell="1" allowOverlap="1" wp14:anchorId="2F63D066" wp14:editId="233E9945">
          <wp:simplePos x="0" y="0"/>
          <wp:positionH relativeFrom="leftMargin">
            <wp:posOffset>568325</wp:posOffset>
          </wp:positionH>
          <wp:positionV relativeFrom="paragraph">
            <wp:posOffset>-391160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38AB918" wp14:editId="6BEB9D11">
              <wp:simplePos x="0" y="0"/>
              <wp:positionH relativeFrom="page">
                <wp:posOffset>-257175</wp:posOffset>
              </wp:positionH>
              <wp:positionV relativeFrom="paragraph">
                <wp:posOffset>-457200</wp:posOffset>
              </wp:positionV>
              <wp:extent cx="8044815" cy="714375"/>
              <wp:effectExtent l="0" t="0" r="32385" b="28575"/>
              <wp:wrapNone/>
              <wp:docPr id="1143140622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355097135" name="شكل حر 769906"/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779A52" w14:textId="765A1F50" w:rsidR="00220D98" w:rsidRDefault="00EF07AC" w:rsidP="00220D98">
                            <w:pPr>
                              <w:spacing w:after="240"/>
                              <w:jc w:val="center"/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EF07AC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تطبيقات الحاسب الالي في إدارة الموارد البشرية</w:t>
                            </w:r>
                            <w:r w:rsidR="00220D98">
                              <w:rPr>
                                <w:rFonts w:eastAsia="Calibri" w:hAnsi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– </w:t>
                            </w:r>
                            <w:r w:rsidR="003F7E5B">
                              <w:rPr>
                                <w:rFonts w:eastAsia="Calibri" w:hAnsi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الاختبار القبلي والبعدي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866237" name="شكل حر 769907"/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38AB918" id="Group 38" o:spid="_x0000_s1066" style="position:absolute;left:0;text-align:left;margin-left:-20.25pt;margin-top:-36pt;width:633.45pt;height:56.25pt;z-index:251659264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">
              <v:shape id="شكل حر 769906" o:spid="_x0000_s1067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38779A52" w14:textId="765A1F50" w:rsidR="00220D98" w:rsidRDefault="00EF07AC" w:rsidP="00220D98">
                      <w:pPr>
                        <w:spacing w:after="240"/>
                        <w:jc w:val="center"/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EF07AC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تطبيقات الحاسب الالي في إدارة الموارد البشرية</w:t>
                      </w:r>
                      <w:r w:rsidR="00220D98">
                        <w:rPr>
                          <w:rFonts w:eastAsia="Calibri" w:hAnsi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– </w:t>
                      </w:r>
                      <w:r w:rsidR="003F7E5B">
                        <w:rPr>
                          <w:rFonts w:eastAsia="Calibri" w:hAnsi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الاختبار القبلي والبعدي</w:t>
                      </w:r>
                    </w:p>
                  </w:txbxContent>
                </v:textbox>
              </v:shape>
              <v:shape id="شكل حر 769907" o:spid="_x0000_s1068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  <w:p w14:paraId="5933F7C9" w14:textId="77777777" w:rsidR="00A46D9A" w:rsidRDefault="00A46D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BF422" w14:textId="77777777" w:rsidR="00ED5F5B" w:rsidRDefault="00ED5F5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400.05pt;height:373.1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9207C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D6D4C"/>
    <w:multiLevelType w:val="hybridMultilevel"/>
    <w:tmpl w:val="4FCCB084"/>
    <w:lvl w:ilvl="0" w:tplc="6964AD86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10D9E"/>
    <w:multiLevelType w:val="hybridMultilevel"/>
    <w:tmpl w:val="26862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8D70C5"/>
    <w:multiLevelType w:val="hybridMultilevel"/>
    <w:tmpl w:val="2CDEBC7C"/>
    <w:lvl w:ilvl="0" w:tplc="231A0606">
      <w:start w:val="1"/>
      <w:numFmt w:val="decimal"/>
      <w:suff w:val="space"/>
      <w:lvlText w:val="%1-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F93E6F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C90"/>
    <w:multiLevelType w:val="hybridMultilevel"/>
    <w:tmpl w:val="CA34C5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5E42B3"/>
    <w:multiLevelType w:val="hybridMultilevel"/>
    <w:tmpl w:val="6EFE725E"/>
    <w:lvl w:ilvl="0" w:tplc="231A0606">
      <w:start w:val="1"/>
      <w:numFmt w:val="decimal"/>
      <w:suff w:val="space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91287203">
    <w:abstractNumId w:val="34"/>
  </w:num>
  <w:num w:numId="2" w16cid:durableId="1479107487">
    <w:abstractNumId w:val="18"/>
  </w:num>
  <w:num w:numId="3" w16cid:durableId="827794499">
    <w:abstractNumId w:val="19"/>
  </w:num>
  <w:num w:numId="4" w16cid:durableId="1692293548">
    <w:abstractNumId w:val="30"/>
  </w:num>
  <w:num w:numId="5" w16cid:durableId="845098129">
    <w:abstractNumId w:val="4"/>
  </w:num>
  <w:num w:numId="6" w16cid:durableId="1232614437">
    <w:abstractNumId w:val="1"/>
  </w:num>
  <w:num w:numId="7" w16cid:durableId="1287466028">
    <w:abstractNumId w:val="13"/>
  </w:num>
  <w:num w:numId="8" w16cid:durableId="448626422">
    <w:abstractNumId w:val="29"/>
  </w:num>
  <w:num w:numId="9" w16cid:durableId="1559707074">
    <w:abstractNumId w:val="24"/>
  </w:num>
  <w:num w:numId="10" w16cid:durableId="698433864">
    <w:abstractNumId w:val="33"/>
  </w:num>
  <w:num w:numId="11" w16cid:durableId="275256862">
    <w:abstractNumId w:val="21"/>
  </w:num>
  <w:num w:numId="12" w16cid:durableId="1879583627">
    <w:abstractNumId w:val="37"/>
  </w:num>
  <w:num w:numId="13" w16cid:durableId="1520966007">
    <w:abstractNumId w:val="10"/>
  </w:num>
  <w:num w:numId="14" w16cid:durableId="1181356344">
    <w:abstractNumId w:val="12"/>
  </w:num>
  <w:num w:numId="15" w16cid:durableId="1659841389">
    <w:abstractNumId w:val="8"/>
  </w:num>
  <w:num w:numId="16" w16cid:durableId="1966348355">
    <w:abstractNumId w:val="28"/>
  </w:num>
  <w:num w:numId="17" w16cid:durableId="1443107321">
    <w:abstractNumId w:val="31"/>
  </w:num>
  <w:num w:numId="18" w16cid:durableId="1875382267">
    <w:abstractNumId w:val="0"/>
  </w:num>
  <w:num w:numId="19" w16cid:durableId="451484734">
    <w:abstractNumId w:val="23"/>
  </w:num>
  <w:num w:numId="20" w16cid:durableId="598100889">
    <w:abstractNumId w:val="35"/>
  </w:num>
  <w:num w:numId="21" w16cid:durableId="900793256">
    <w:abstractNumId w:val="16"/>
  </w:num>
  <w:num w:numId="22" w16cid:durableId="1621573288">
    <w:abstractNumId w:val="9"/>
  </w:num>
  <w:num w:numId="23" w16cid:durableId="1344239936">
    <w:abstractNumId w:val="25"/>
  </w:num>
  <w:num w:numId="24" w16cid:durableId="645008402">
    <w:abstractNumId w:val="20"/>
  </w:num>
  <w:num w:numId="25" w16cid:durableId="928611833">
    <w:abstractNumId w:val="11"/>
  </w:num>
  <w:num w:numId="26" w16cid:durableId="507715025">
    <w:abstractNumId w:val="32"/>
  </w:num>
  <w:num w:numId="27" w16cid:durableId="1601722058">
    <w:abstractNumId w:val="5"/>
  </w:num>
  <w:num w:numId="28" w16cid:durableId="614601104">
    <w:abstractNumId w:val="27"/>
  </w:num>
  <w:num w:numId="29" w16cid:durableId="1037782150">
    <w:abstractNumId w:val="36"/>
  </w:num>
  <w:num w:numId="30" w16cid:durableId="1190492590">
    <w:abstractNumId w:val="15"/>
  </w:num>
  <w:num w:numId="31" w16cid:durableId="1637375390">
    <w:abstractNumId w:val="7"/>
  </w:num>
  <w:num w:numId="32" w16cid:durableId="473569220">
    <w:abstractNumId w:val="3"/>
  </w:num>
  <w:num w:numId="33" w16cid:durableId="966938000">
    <w:abstractNumId w:val="22"/>
  </w:num>
  <w:num w:numId="34" w16cid:durableId="1395471420">
    <w:abstractNumId w:val="6"/>
  </w:num>
  <w:num w:numId="35" w16cid:durableId="21027515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7624968">
    <w:abstractNumId w:val="26"/>
  </w:num>
  <w:num w:numId="37" w16cid:durableId="1104492363">
    <w:abstractNumId w:val="17"/>
  </w:num>
  <w:num w:numId="38" w16cid:durableId="1668556225">
    <w:abstractNumId w:val="2"/>
  </w:num>
  <w:num w:numId="39" w16cid:durableId="2583800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7AC"/>
    <w:rsid w:val="00015BA6"/>
    <w:rsid w:val="000175C5"/>
    <w:rsid w:val="00017C30"/>
    <w:rsid w:val="0002061A"/>
    <w:rsid w:val="00026EBD"/>
    <w:rsid w:val="00031285"/>
    <w:rsid w:val="00040B1C"/>
    <w:rsid w:val="00045076"/>
    <w:rsid w:val="00052041"/>
    <w:rsid w:val="00057FFB"/>
    <w:rsid w:val="0006418D"/>
    <w:rsid w:val="0006553F"/>
    <w:rsid w:val="000724CA"/>
    <w:rsid w:val="00075B3B"/>
    <w:rsid w:val="0008795F"/>
    <w:rsid w:val="00090487"/>
    <w:rsid w:val="000A3077"/>
    <w:rsid w:val="000A6F24"/>
    <w:rsid w:val="000B4041"/>
    <w:rsid w:val="000C4B58"/>
    <w:rsid w:val="000D5173"/>
    <w:rsid w:val="000E7395"/>
    <w:rsid w:val="000F65A1"/>
    <w:rsid w:val="0010760E"/>
    <w:rsid w:val="00107D2D"/>
    <w:rsid w:val="001101A0"/>
    <w:rsid w:val="00116F94"/>
    <w:rsid w:val="00117F51"/>
    <w:rsid w:val="00146067"/>
    <w:rsid w:val="00150A53"/>
    <w:rsid w:val="00172B15"/>
    <w:rsid w:val="001741C5"/>
    <w:rsid w:val="00176724"/>
    <w:rsid w:val="00194181"/>
    <w:rsid w:val="001944F7"/>
    <w:rsid w:val="00195C1F"/>
    <w:rsid w:val="0019617B"/>
    <w:rsid w:val="001A1288"/>
    <w:rsid w:val="001B6919"/>
    <w:rsid w:val="001D1A3B"/>
    <w:rsid w:val="001D350A"/>
    <w:rsid w:val="001D3A17"/>
    <w:rsid w:val="001E27C2"/>
    <w:rsid w:val="001F0B9B"/>
    <w:rsid w:val="001F1744"/>
    <w:rsid w:val="002021EF"/>
    <w:rsid w:val="002027DF"/>
    <w:rsid w:val="00206D6C"/>
    <w:rsid w:val="0021166C"/>
    <w:rsid w:val="0021196B"/>
    <w:rsid w:val="00214565"/>
    <w:rsid w:val="0022035D"/>
    <w:rsid w:val="00220D98"/>
    <w:rsid w:val="00232935"/>
    <w:rsid w:val="00235BF7"/>
    <w:rsid w:val="00283647"/>
    <w:rsid w:val="0028392F"/>
    <w:rsid w:val="0028523A"/>
    <w:rsid w:val="002A04B9"/>
    <w:rsid w:val="002A1158"/>
    <w:rsid w:val="002B1808"/>
    <w:rsid w:val="002D301E"/>
    <w:rsid w:val="002E16FC"/>
    <w:rsid w:val="002F2DF6"/>
    <w:rsid w:val="002F58A5"/>
    <w:rsid w:val="003000E6"/>
    <w:rsid w:val="00302699"/>
    <w:rsid w:val="00305CD1"/>
    <w:rsid w:val="0032182E"/>
    <w:rsid w:val="00351640"/>
    <w:rsid w:val="0035305C"/>
    <w:rsid w:val="00355D0F"/>
    <w:rsid w:val="00363F3E"/>
    <w:rsid w:val="0036611D"/>
    <w:rsid w:val="00366828"/>
    <w:rsid w:val="00383BA6"/>
    <w:rsid w:val="0039555C"/>
    <w:rsid w:val="003B53C5"/>
    <w:rsid w:val="003B59F9"/>
    <w:rsid w:val="003C2153"/>
    <w:rsid w:val="003C3033"/>
    <w:rsid w:val="003D350F"/>
    <w:rsid w:val="003D5E55"/>
    <w:rsid w:val="003D7BDE"/>
    <w:rsid w:val="003E4F85"/>
    <w:rsid w:val="003F3631"/>
    <w:rsid w:val="003F7E5B"/>
    <w:rsid w:val="00402CAC"/>
    <w:rsid w:val="00403A11"/>
    <w:rsid w:val="00404549"/>
    <w:rsid w:val="00406F1C"/>
    <w:rsid w:val="00417B0E"/>
    <w:rsid w:val="00420927"/>
    <w:rsid w:val="00427779"/>
    <w:rsid w:val="00434D3A"/>
    <w:rsid w:val="00440E77"/>
    <w:rsid w:val="00444935"/>
    <w:rsid w:val="004551E6"/>
    <w:rsid w:val="00460F9E"/>
    <w:rsid w:val="00464AA2"/>
    <w:rsid w:val="00485850"/>
    <w:rsid w:val="00491419"/>
    <w:rsid w:val="0049367F"/>
    <w:rsid w:val="004A3A25"/>
    <w:rsid w:val="004B7ADF"/>
    <w:rsid w:val="004B7BBD"/>
    <w:rsid w:val="004C02BF"/>
    <w:rsid w:val="004C6B4F"/>
    <w:rsid w:val="004D42E5"/>
    <w:rsid w:val="005061FF"/>
    <w:rsid w:val="00507580"/>
    <w:rsid w:val="005160BF"/>
    <w:rsid w:val="00516B98"/>
    <w:rsid w:val="0052240B"/>
    <w:rsid w:val="00531CBB"/>
    <w:rsid w:val="00531E69"/>
    <w:rsid w:val="005414EB"/>
    <w:rsid w:val="005447C6"/>
    <w:rsid w:val="00544A93"/>
    <w:rsid w:val="00555065"/>
    <w:rsid w:val="005553F8"/>
    <w:rsid w:val="005570F6"/>
    <w:rsid w:val="005633C2"/>
    <w:rsid w:val="00567F02"/>
    <w:rsid w:val="0057074D"/>
    <w:rsid w:val="00573206"/>
    <w:rsid w:val="00581339"/>
    <w:rsid w:val="005A14EB"/>
    <w:rsid w:val="005B19EA"/>
    <w:rsid w:val="005B394D"/>
    <w:rsid w:val="005B6BA6"/>
    <w:rsid w:val="005E2612"/>
    <w:rsid w:val="0060565F"/>
    <w:rsid w:val="006059B5"/>
    <w:rsid w:val="006062A0"/>
    <w:rsid w:val="00606A81"/>
    <w:rsid w:val="00610759"/>
    <w:rsid w:val="00611525"/>
    <w:rsid w:val="00617E53"/>
    <w:rsid w:val="00620AB0"/>
    <w:rsid w:val="006234E7"/>
    <w:rsid w:val="00635307"/>
    <w:rsid w:val="00636A52"/>
    <w:rsid w:val="00643F60"/>
    <w:rsid w:val="00645631"/>
    <w:rsid w:val="00684BA6"/>
    <w:rsid w:val="00685B67"/>
    <w:rsid w:val="00696A19"/>
    <w:rsid w:val="006A6D23"/>
    <w:rsid w:val="006A7D92"/>
    <w:rsid w:val="006B6382"/>
    <w:rsid w:val="006C3ECB"/>
    <w:rsid w:val="006D1498"/>
    <w:rsid w:val="006D7978"/>
    <w:rsid w:val="006E04F3"/>
    <w:rsid w:val="006F0BBB"/>
    <w:rsid w:val="006F4600"/>
    <w:rsid w:val="00706E67"/>
    <w:rsid w:val="00713AE9"/>
    <w:rsid w:val="00774F12"/>
    <w:rsid w:val="00776426"/>
    <w:rsid w:val="0078486F"/>
    <w:rsid w:val="00786344"/>
    <w:rsid w:val="007900DD"/>
    <w:rsid w:val="007B4DF8"/>
    <w:rsid w:val="007B5069"/>
    <w:rsid w:val="007C1E73"/>
    <w:rsid w:val="007C1F51"/>
    <w:rsid w:val="007D23BC"/>
    <w:rsid w:val="007D45C4"/>
    <w:rsid w:val="007E321C"/>
    <w:rsid w:val="007F2463"/>
    <w:rsid w:val="007F4B8E"/>
    <w:rsid w:val="0080070C"/>
    <w:rsid w:val="00802366"/>
    <w:rsid w:val="00804E71"/>
    <w:rsid w:val="00806022"/>
    <w:rsid w:val="00834853"/>
    <w:rsid w:val="008452D0"/>
    <w:rsid w:val="008500D7"/>
    <w:rsid w:val="00853D96"/>
    <w:rsid w:val="00857CC6"/>
    <w:rsid w:val="0086361A"/>
    <w:rsid w:val="00880428"/>
    <w:rsid w:val="00881264"/>
    <w:rsid w:val="008855B3"/>
    <w:rsid w:val="00885E2E"/>
    <w:rsid w:val="00887960"/>
    <w:rsid w:val="008928E3"/>
    <w:rsid w:val="008A4219"/>
    <w:rsid w:val="008A5D14"/>
    <w:rsid w:val="008D06BD"/>
    <w:rsid w:val="008D6825"/>
    <w:rsid w:val="008E2B70"/>
    <w:rsid w:val="008E3919"/>
    <w:rsid w:val="008E5CB0"/>
    <w:rsid w:val="008F266E"/>
    <w:rsid w:val="008F4053"/>
    <w:rsid w:val="008F5AE0"/>
    <w:rsid w:val="008F5B27"/>
    <w:rsid w:val="00900F65"/>
    <w:rsid w:val="00902465"/>
    <w:rsid w:val="009065E7"/>
    <w:rsid w:val="0091425F"/>
    <w:rsid w:val="00917FC7"/>
    <w:rsid w:val="00935A95"/>
    <w:rsid w:val="009360AC"/>
    <w:rsid w:val="009559B8"/>
    <w:rsid w:val="00956C42"/>
    <w:rsid w:val="00957AB4"/>
    <w:rsid w:val="00984B17"/>
    <w:rsid w:val="00985605"/>
    <w:rsid w:val="009A097F"/>
    <w:rsid w:val="009A0B1B"/>
    <w:rsid w:val="009A18FD"/>
    <w:rsid w:val="009A4CC9"/>
    <w:rsid w:val="009A62A9"/>
    <w:rsid w:val="009A6AC5"/>
    <w:rsid w:val="009B4AF8"/>
    <w:rsid w:val="009F6370"/>
    <w:rsid w:val="00A01020"/>
    <w:rsid w:val="00A050E3"/>
    <w:rsid w:val="00A248D0"/>
    <w:rsid w:val="00A249AA"/>
    <w:rsid w:val="00A25638"/>
    <w:rsid w:val="00A3528A"/>
    <w:rsid w:val="00A3754C"/>
    <w:rsid w:val="00A45F32"/>
    <w:rsid w:val="00A46D9A"/>
    <w:rsid w:val="00A651BF"/>
    <w:rsid w:val="00A657A0"/>
    <w:rsid w:val="00A65EB8"/>
    <w:rsid w:val="00A80DC9"/>
    <w:rsid w:val="00A845EB"/>
    <w:rsid w:val="00A864D0"/>
    <w:rsid w:val="00A9124F"/>
    <w:rsid w:val="00A94163"/>
    <w:rsid w:val="00A96E09"/>
    <w:rsid w:val="00AB65E0"/>
    <w:rsid w:val="00AB6ABD"/>
    <w:rsid w:val="00AC47B3"/>
    <w:rsid w:val="00AE31B2"/>
    <w:rsid w:val="00AE3BF6"/>
    <w:rsid w:val="00AF035F"/>
    <w:rsid w:val="00B02FD8"/>
    <w:rsid w:val="00B04A3D"/>
    <w:rsid w:val="00B10033"/>
    <w:rsid w:val="00B216F0"/>
    <w:rsid w:val="00B21A45"/>
    <w:rsid w:val="00B246E6"/>
    <w:rsid w:val="00B24929"/>
    <w:rsid w:val="00B27A7E"/>
    <w:rsid w:val="00B30CCA"/>
    <w:rsid w:val="00B36E13"/>
    <w:rsid w:val="00B37BEB"/>
    <w:rsid w:val="00B42324"/>
    <w:rsid w:val="00B431B0"/>
    <w:rsid w:val="00B57307"/>
    <w:rsid w:val="00B72FA3"/>
    <w:rsid w:val="00B73F4D"/>
    <w:rsid w:val="00B85C78"/>
    <w:rsid w:val="00B90533"/>
    <w:rsid w:val="00B9126E"/>
    <w:rsid w:val="00B9763C"/>
    <w:rsid w:val="00BA29EF"/>
    <w:rsid w:val="00BA71A8"/>
    <w:rsid w:val="00BB2B31"/>
    <w:rsid w:val="00BC4B17"/>
    <w:rsid w:val="00BD2126"/>
    <w:rsid w:val="00BD3F10"/>
    <w:rsid w:val="00BD5316"/>
    <w:rsid w:val="00BD5D13"/>
    <w:rsid w:val="00BE3CCA"/>
    <w:rsid w:val="00BF1703"/>
    <w:rsid w:val="00C02D67"/>
    <w:rsid w:val="00C1179C"/>
    <w:rsid w:val="00C13BE5"/>
    <w:rsid w:val="00C1705E"/>
    <w:rsid w:val="00C44EC7"/>
    <w:rsid w:val="00C47376"/>
    <w:rsid w:val="00C57122"/>
    <w:rsid w:val="00C7408A"/>
    <w:rsid w:val="00C75D46"/>
    <w:rsid w:val="00C769E5"/>
    <w:rsid w:val="00C933EC"/>
    <w:rsid w:val="00CB3248"/>
    <w:rsid w:val="00CC1FBB"/>
    <w:rsid w:val="00CD05BC"/>
    <w:rsid w:val="00CD26A8"/>
    <w:rsid w:val="00CD2DFE"/>
    <w:rsid w:val="00CD57BA"/>
    <w:rsid w:val="00CE0374"/>
    <w:rsid w:val="00CE1CEF"/>
    <w:rsid w:val="00CE3DFF"/>
    <w:rsid w:val="00CE42F5"/>
    <w:rsid w:val="00CE4EEA"/>
    <w:rsid w:val="00CF3CA4"/>
    <w:rsid w:val="00D01BB0"/>
    <w:rsid w:val="00D152DE"/>
    <w:rsid w:val="00D20ED6"/>
    <w:rsid w:val="00D21645"/>
    <w:rsid w:val="00D26A0B"/>
    <w:rsid w:val="00D313B8"/>
    <w:rsid w:val="00D32D17"/>
    <w:rsid w:val="00D4064F"/>
    <w:rsid w:val="00D5796E"/>
    <w:rsid w:val="00D6468C"/>
    <w:rsid w:val="00D93C30"/>
    <w:rsid w:val="00DA0D9D"/>
    <w:rsid w:val="00DB7EB2"/>
    <w:rsid w:val="00DC5D13"/>
    <w:rsid w:val="00DC7EB7"/>
    <w:rsid w:val="00DD042E"/>
    <w:rsid w:val="00DE265B"/>
    <w:rsid w:val="00E01E27"/>
    <w:rsid w:val="00E11120"/>
    <w:rsid w:val="00E17203"/>
    <w:rsid w:val="00E24512"/>
    <w:rsid w:val="00E26F82"/>
    <w:rsid w:val="00E27144"/>
    <w:rsid w:val="00E3019A"/>
    <w:rsid w:val="00E335AD"/>
    <w:rsid w:val="00E34879"/>
    <w:rsid w:val="00E437DB"/>
    <w:rsid w:val="00E465B8"/>
    <w:rsid w:val="00E51047"/>
    <w:rsid w:val="00E57C98"/>
    <w:rsid w:val="00E57E25"/>
    <w:rsid w:val="00E62AAD"/>
    <w:rsid w:val="00E7282B"/>
    <w:rsid w:val="00E7361B"/>
    <w:rsid w:val="00E90509"/>
    <w:rsid w:val="00EA45AB"/>
    <w:rsid w:val="00EC0F6F"/>
    <w:rsid w:val="00ED5F5B"/>
    <w:rsid w:val="00EE0A2B"/>
    <w:rsid w:val="00EE4993"/>
    <w:rsid w:val="00EE5B34"/>
    <w:rsid w:val="00EF07AC"/>
    <w:rsid w:val="00EF20D4"/>
    <w:rsid w:val="00EF2182"/>
    <w:rsid w:val="00EF63CC"/>
    <w:rsid w:val="00F03305"/>
    <w:rsid w:val="00F058F5"/>
    <w:rsid w:val="00F10968"/>
    <w:rsid w:val="00F2280D"/>
    <w:rsid w:val="00F25898"/>
    <w:rsid w:val="00F3464D"/>
    <w:rsid w:val="00F472D2"/>
    <w:rsid w:val="00F53D08"/>
    <w:rsid w:val="00F657CC"/>
    <w:rsid w:val="00F66A05"/>
    <w:rsid w:val="00F67767"/>
    <w:rsid w:val="00F82E4B"/>
    <w:rsid w:val="00F91AE2"/>
    <w:rsid w:val="00F91B1A"/>
    <w:rsid w:val="00FB1983"/>
    <w:rsid w:val="00FC76AF"/>
    <w:rsid w:val="00FD1CE8"/>
    <w:rsid w:val="00FD32E7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0858D"/>
  <w15:chartTrackingRefBased/>
  <w15:docId w15:val="{79DE2413-8A77-4BC8-A5C9-D3643726A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5EB"/>
    <w:pPr>
      <w:bidi/>
      <w:spacing w:after="0" w:line="276" w:lineRule="auto"/>
      <w:jc w:val="lowKashida"/>
    </w:pPr>
    <w:rPr>
      <w:rFonts w:ascii="Times New Roman" w:hAnsi="Times New Roman" w:cs="Sakkal Majalla"/>
      <w:color w:val="000000" w:themeColor="text1"/>
      <w:sz w:val="28"/>
      <w:szCs w:val="34"/>
    </w:rPr>
  </w:style>
  <w:style w:type="paragraph" w:styleId="1">
    <w:name w:val="heading 1"/>
    <w:aliases w:val="عنوان رئيسي"/>
    <w:basedOn w:val="a"/>
    <w:next w:val="a"/>
    <w:link w:val="1Char"/>
    <w:uiPriority w:val="9"/>
    <w:qFormat/>
    <w:rsid w:val="00B21A45"/>
    <w:pPr>
      <w:keepNext/>
      <w:keepLines/>
      <w:spacing w:line="240" w:lineRule="auto"/>
      <w:jc w:val="center"/>
      <w:outlineLvl w:val="0"/>
    </w:pPr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3A11"/>
    <w:pPr>
      <w:keepNext/>
      <w:keepLines/>
      <w:spacing w:before="40"/>
      <w:outlineLvl w:val="1"/>
    </w:pPr>
    <w:rPr>
      <w:rFonts w:ascii="Adobe Arabic" w:eastAsiaTheme="majorEastAsia" w:hAnsi="Adobe Arabic" w:cs="Adobe Arabic"/>
      <w:b/>
      <w:bCs/>
      <w:sz w:val="44"/>
      <w:szCs w:val="44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A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0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0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paragraph" w:styleId="a7">
    <w:name w:val="No Spacing"/>
    <w:aliases w:val="عنوان فقرة"/>
    <w:uiPriority w:val="1"/>
    <w:qFormat/>
    <w:rsid w:val="00403A11"/>
    <w:pPr>
      <w:bidi/>
      <w:spacing w:after="0" w:line="240" w:lineRule="auto"/>
    </w:pPr>
    <w:rPr>
      <w:rFonts w:ascii="Adobe Arabic" w:hAnsi="Adobe Arabic" w:cs="Adobe Arabic"/>
      <w:bCs/>
      <w:sz w:val="36"/>
      <w:szCs w:val="36"/>
    </w:rPr>
  </w:style>
  <w:style w:type="character" w:customStyle="1" w:styleId="1Char">
    <w:name w:val="العنوان 1 Char"/>
    <w:aliases w:val="عنوان رئيسي Char"/>
    <w:basedOn w:val="a0"/>
    <w:link w:val="1"/>
    <w:uiPriority w:val="9"/>
    <w:rsid w:val="00B21A45"/>
    <w:rPr>
      <w:rFonts w:ascii="Adobe Arabic" w:eastAsiaTheme="majorEastAsia" w:hAnsi="Adobe Arabic" w:cs="Adobe Arabic"/>
      <w:color w:val="FFFFFF" w:themeColor="background1"/>
      <w:sz w:val="44"/>
      <w:szCs w:val="44"/>
    </w:rPr>
  </w:style>
  <w:style w:type="character" w:customStyle="1" w:styleId="2Char">
    <w:name w:val="عنوان 2 Char"/>
    <w:basedOn w:val="a0"/>
    <w:link w:val="2"/>
    <w:uiPriority w:val="9"/>
    <w:rsid w:val="00403A11"/>
    <w:rPr>
      <w:rFonts w:ascii="Adobe Arabic" w:eastAsiaTheme="majorEastAsia" w:hAnsi="Adobe Arabic" w:cs="Adobe Arabic"/>
      <w:b/>
      <w:bCs/>
      <w:color w:val="000000" w:themeColor="text1"/>
      <w:sz w:val="44"/>
      <w:szCs w:val="44"/>
    </w:rPr>
  </w:style>
  <w:style w:type="character" w:customStyle="1" w:styleId="3Char">
    <w:name w:val="عنوان 3 Char"/>
    <w:basedOn w:val="a0"/>
    <w:link w:val="3"/>
    <w:uiPriority w:val="9"/>
    <w:rsid w:val="00403A1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TOC Heading"/>
    <w:basedOn w:val="1"/>
    <w:next w:val="a"/>
    <w:uiPriority w:val="39"/>
    <w:unhideWhenUsed/>
    <w:qFormat/>
    <w:rsid w:val="00D5796E"/>
    <w:pPr>
      <w:bidi w:val="0"/>
      <w:spacing w:before="240" w:line="259" w:lineRule="auto"/>
      <w:jc w:val="left"/>
      <w:outlineLvl w:val="9"/>
    </w:pPr>
    <w:rPr>
      <w:rFonts w:asciiTheme="majorHAnsi" w:hAnsiTheme="majorHAnsi" w:cstheme="majorBidi"/>
      <w:color w:val="2F5496" w:themeColor="accent1" w:themeShade="BF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D5796E"/>
    <w:pPr>
      <w:spacing w:after="100"/>
      <w:ind w:left="280"/>
    </w:pPr>
  </w:style>
  <w:style w:type="table" w:styleId="1-6">
    <w:name w:val="List Table 1 Light Accent 6"/>
    <w:basedOn w:val="a1"/>
    <w:uiPriority w:val="46"/>
    <w:rsid w:val="00786344"/>
    <w:pPr>
      <w:spacing w:after="0" w:line="240" w:lineRule="auto"/>
    </w:pPr>
    <w:rPr>
      <w:rFonts w:ascii="Calibri" w:eastAsia="Calibri" w:hAnsi="Calibri" w:cs="Arial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eGrid1">
    <w:name w:val="Table Grid1"/>
    <w:basedOn w:val="a1"/>
    <w:uiPriority w:val="39"/>
    <w:rsid w:val="00786344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basedOn w:val="a0"/>
    <w:uiPriority w:val="99"/>
    <w:semiHidden/>
    <w:unhideWhenUsed/>
    <w:rsid w:val="009A09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13954">
          <w:marLeft w:val="0"/>
          <w:marRight w:val="0"/>
          <w:marTop w:val="0"/>
          <w:marBottom w:val="0"/>
          <w:divBdr>
            <w:top w:val="single" w:sz="6" w:space="0" w:color="D1D5DB"/>
            <w:left w:val="single" w:sz="6" w:space="0" w:color="D1D5DB"/>
            <w:bottom w:val="single" w:sz="6" w:space="0" w:color="D1D5DB"/>
            <w:right w:val="single" w:sz="6" w:space="0" w:color="D1D5DB"/>
          </w:divBdr>
        </w:div>
      </w:divsChild>
    </w:div>
    <w:div w:id="3480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1703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5705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8567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32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30117">
          <w:marLeft w:val="0"/>
          <w:marRight w:val="0"/>
          <w:marTop w:val="120"/>
          <w:marBottom w:val="0"/>
          <w:divBdr>
            <w:top w:val="single" w:sz="12" w:space="0" w:color="22C55E"/>
            <w:left w:val="single" w:sz="12" w:space="0" w:color="22C55E"/>
            <w:bottom w:val="single" w:sz="12" w:space="0" w:color="22C55E"/>
            <w:right w:val="single" w:sz="12" w:space="0" w:color="22C55E"/>
          </w:divBdr>
        </w:div>
      </w:divsChild>
    </w:div>
    <w:div w:id="1711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395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11955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9771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697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5021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37830167">
              <w:marLeft w:val="0"/>
              <w:marRight w:val="0"/>
              <w:marTop w:val="120"/>
              <w:marBottom w:val="0"/>
              <w:divBdr>
                <w:top w:val="single" w:sz="6" w:space="0" w:color="D1D5DB"/>
                <w:left w:val="single" w:sz="6" w:space="0" w:color="D1D5DB"/>
                <w:bottom w:val="single" w:sz="6" w:space="0" w:color="D1D5DB"/>
                <w:right w:val="single" w:sz="6" w:space="0" w:color="D1D5DB"/>
              </w:divBdr>
            </w:div>
          </w:divsChild>
        </w:div>
      </w:divsChild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yperlink" Target="http://www.dawliatraining.co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dawliatraining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dawliatraining.com" TargetMode="External"/><Relationship Id="rId14" Type="http://schemas.openxmlformats.org/officeDocument/2006/relationships/hyperlink" Target="http://www.dawliatraining.com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5;&#1582;&#1578;&#1576;&#1575;&#158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اختبار</Template>
  <TotalTime>53</TotalTime>
  <Pages>19</Pages>
  <Words>2347</Words>
  <Characters>13384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6</cp:revision>
  <cp:lastPrinted>2022-03-26T18:07:00Z</cp:lastPrinted>
  <dcterms:created xsi:type="dcterms:W3CDTF">2025-10-12T07:09:00Z</dcterms:created>
  <dcterms:modified xsi:type="dcterms:W3CDTF">2026-03-15T12:25:00Z</dcterms:modified>
</cp:coreProperties>
</file>